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118AD790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004E49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3C3D18AF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004E49">
        <w:rPr>
          <w:rFonts w:ascii="Corbel" w:hAnsi="Corbel"/>
          <w:sz w:val="20"/>
          <w:szCs w:val="20"/>
        </w:rPr>
        <w:t>2027-2028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695644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7245B71F" w:rsidR="0085747A" w:rsidRPr="00B169DF" w:rsidRDefault="003C51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51C3">
              <w:rPr>
                <w:rFonts w:ascii="Corbel" w:hAnsi="Corbel"/>
                <w:b w:val="0"/>
                <w:sz w:val="24"/>
                <w:szCs w:val="24"/>
              </w:rPr>
              <w:t>Przetwarzanie danych w pakietach analitycznych</w:t>
            </w:r>
          </w:p>
        </w:tc>
      </w:tr>
      <w:tr w:rsidR="0085747A" w:rsidRPr="00B169DF" w14:paraId="3DFDE19A" w14:textId="77777777" w:rsidTr="00695644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65186EA2" w:rsidR="0085747A" w:rsidRPr="00B169DF" w:rsidRDefault="003C51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51C3">
              <w:rPr>
                <w:rFonts w:ascii="Corbel" w:hAnsi="Corbel"/>
                <w:b w:val="0"/>
                <w:sz w:val="24"/>
                <w:szCs w:val="24"/>
              </w:rPr>
              <w:t>E/I/AR/C.5</w:t>
            </w:r>
          </w:p>
        </w:tc>
      </w:tr>
      <w:tr w:rsidR="0085747A" w:rsidRPr="00B169DF" w14:paraId="6CA58E58" w14:textId="77777777" w:rsidTr="00695644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6842FF86" w:rsidR="0085747A" w:rsidRPr="00B169DF" w:rsidRDefault="00CF37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695644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503B460E" w:rsidR="0085747A" w:rsidRPr="00B169DF" w:rsidRDefault="00CF37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Finansów/ Katedra Metod Ilościowych</w:t>
            </w:r>
            <w:r w:rsidR="00695644">
              <w:rPr>
                <w:rFonts w:ascii="Corbel" w:hAnsi="Corbel"/>
                <w:b w:val="0"/>
                <w:sz w:val="24"/>
                <w:szCs w:val="24"/>
              </w:rPr>
              <w:t xml:space="preserve"> i Informatyki Gospodarczej</w:t>
            </w:r>
          </w:p>
        </w:tc>
      </w:tr>
      <w:tr w:rsidR="00695644" w:rsidRPr="00B169DF" w14:paraId="3AC910C9" w14:textId="77777777" w:rsidTr="00695644">
        <w:tc>
          <w:tcPr>
            <w:tcW w:w="2694" w:type="dxa"/>
            <w:vAlign w:val="center"/>
          </w:tcPr>
          <w:p w14:paraId="214858BB" w14:textId="77777777" w:rsidR="00695644" w:rsidRPr="00B169DF" w:rsidRDefault="00695644" w:rsidP="0069564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0D39BFC6" w:rsidR="00695644" w:rsidRPr="00B169DF" w:rsidRDefault="00695644" w:rsidP="006956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695644" w:rsidRPr="00B169DF" w14:paraId="01DE393D" w14:textId="77777777" w:rsidTr="00695644">
        <w:tc>
          <w:tcPr>
            <w:tcW w:w="2694" w:type="dxa"/>
            <w:vAlign w:val="center"/>
          </w:tcPr>
          <w:p w14:paraId="4E95CBDB" w14:textId="77777777" w:rsidR="00695644" w:rsidRPr="00B169DF" w:rsidRDefault="00695644" w:rsidP="0069564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7B7EC699" w:rsidR="00695644" w:rsidRPr="00B169DF" w:rsidRDefault="00695644" w:rsidP="006956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695644" w:rsidRPr="00B169DF" w14:paraId="4F0B03F0" w14:textId="77777777" w:rsidTr="00695644">
        <w:tc>
          <w:tcPr>
            <w:tcW w:w="2694" w:type="dxa"/>
            <w:vAlign w:val="center"/>
          </w:tcPr>
          <w:p w14:paraId="45469002" w14:textId="77777777" w:rsidR="00695644" w:rsidRPr="00B169DF" w:rsidRDefault="00695644" w:rsidP="0069564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4995DA36" w:rsidR="00695644" w:rsidRPr="00B169DF" w:rsidRDefault="00695644" w:rsidP="006956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695644" w:rsidRPr="00B169DF" w14:paraId="773BCD05" w14:textId="77777777" w:rsidTr="00695644">
        <w:tc>
          <w:tcPr>
            <w:tcW w:w="2694" w:type="dxa"/>
            <w:vAlign w:val="center"/>
          </w:tcPr>
          <w:p w14:paraId="74A2E434" w14:textId="77777777" w:rsidR="00695644" w:rsidRPr="00B169DF" w:rsidRDefault="00695644" w:rsidP="0069564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14E1228F" w:rsidR="00695644" w:rsidRPr="00B169DF" w:rsidRDefault="00695644" w:rsidP="006956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695644" w:rsidRPr="00B169DF" w14:paraId="0D46A334" w14:textId="77777777" w:rsidTr="00695644">
        <w:tc>
          <w:tcPr>
            <w:tcW w:w="2694" w:type="dxa"/>
            <w:vAlign w:val="center"/>
          </w:tcPr>
          <w:p w14:paraId="4C352144" w14:textId="77777777" w:rsidR="00695644" w:rsidRPr="00B169DF" w:rsidRDefault="00695644" w:rsidP="0069564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D4A0FA3" w14:textId="25BCDC8B" w:rsidR="00695644" w:rsidRPr="00B169DF" w:rsidRDefault="00AE4658" w:rsidP="006956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695644" w:rsidRPr="00B169DF" w14:paraId="6D884007" w14:textId="77777777" w:rsidTr="00695644">
        <w:tc>
          <w:tcPr>
            <w:tcW w:w="2694" w:type="dxa"/>
            <w:vAlign w:val="center"/>
          </w:tcPr>
          <w:p w14:paraId="69EFC433" w14:textId="77777777" w:rsidR="00695644" w:rsidRPr="00B169DF" w:rsidRDefault="00695644" w:rsidP="0069564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1BF792BB" w:rsidR="00695644" w:rsidRPr="00B169DF" w:rsidRDefault="00695644" w:rsidP="006956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695644" w:rsidRPr="00B169DF" w14:paraId="1C79643F" w14:textId="77777777" w:rsidTr="00695644">
        <w:tc>
          <w:tcPr>
            <w:tcW w:w="2694" w:type="dxa"/>
            <w:vAlign w:val="center"/>
          </w:tcPr>
          <w:p w14:paraId="1F0D3E96" w14:textId="77777777" w:rsidR="00695644" w:rsidRPr="00B169DF" w:rsidRDefault="00695644" w:rsidP="0069564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03C4CE0E" w:rsidR="00695644" w:rsidRPr="00B169DF" w:rsidRDefault="00695644" w:rsidP="006956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39C8F40" w14:textId="77777777" w:rsidTr="00695644">
        <w:tc>
          <w:tcPr>
            <w:tcW w:w="2694" w:type="dxa"/>
            <w:vAlign w:val="center"/>
          </w:tcPr>
          <w:p w14:paraId="780790C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5FDC666B" w:rsidR="0085747A" w:rsidRPr="003C51C3" w:rsidRDefault="003C51C3" w:rsidP="003C51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51C3">
              <w:rPr>
                <w:rFonts w:ascii="Corbel" w:hAnsi="Corbel"/>
                <w:b w:val="0"/>
                <w:sz w:val="24"/>
                <w:szCs w:val="24"/>
              </w:rPr>
              <w:t>dr P. Szura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3C51C3">
              <w:rPr>
                <w:rFonts w:ascii="Corbel" w:hAnsi="Corbel"/>
                <w:b w:val="0"/>
                <w:sz w:val="24"/>
                <w:szCs w:val="24"/>
              </w:rPr>
              <w:t>dr A. Majka</w:t>
            </w:r>
          </w:p>
        </w:tc>
      </w:tr>
      <w:tr w:rsidR="0085747A" w:rsidRPr="00B169DF" w14:paraId="1719E29B" w14:textId="77777777" w:rsidTr="00695644">
        <w:tc>
          <w:tcPr>
            <w:tcW w:w="2694" w:type="dxa"/>
            <w:vAlign w:val="center"/>
          </w:tcPr>
          <w:p w14:paraId="48305F8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E69166" w14:textId="6EB9C5B0" w:rsidR="003C51C3" w:rsidRPr="003C51C3" w:rsidRDefault="003C51C3" w:rsidP="003C51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51C3">
              <w:rPr>
                <w:rFonts w:ascii="Corbel" w:hAnsi="Corbel"/>
                <w:b w:val="0"/>
                <w:sz w:val="24"/>
                <w:szCs w:val="24"/>
              </w:rPr>
              <w:t>dr P. Szura, dr A. Majka</w:t>
            </w:r>
            <w:r>
              <w:rPr>
                <w:rFonts w:ascii="Corbel" w:hAnsi="Corbel"/>
                <w:b w:val="0"/>
                <w:sz w:val="24"/>
                <w:szCs w:val="24"/>
              </w:rPr>
              <w:t>, mgr R. Hall</w:t>
            </w:r>
          </w:p>
          <w:p w14:paraId="02CD3FEC" w14:textId="77777777" w:rsidR="0085747A" w:rsidRPr="00B169DF" w:rsidRDefault="0085747A" w:rsidP="003C51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AE465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AE465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59658BDF" w:rsidR="00015B8F" w:rsidRPr="00B169DF" w:rsidRDefault="00AE46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27B3DFE0" w:rsidR="00015B8F" w:rsidRPr="00B169DF" w:rsidRDefault="00AE46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3AA06380" w:rsidR="00015B8F" w:rsidRPr="00B169DF" w:rsidRDefault="00AE46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7D1D15FF" w:rsidR="0085747A" w:rsidRPr="00B169DF" w:rsidRDefault="0069564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191211" w14:textId="77777777" w:rsidR="00AE4658" w:rsidRPr="00485189" w:rsidRDefault="00AE4658" w:rsidP="00AE4658">
      <w:pPr>
        <w:pStyle w:val="Punktygwne"/>
        <w:spacing w:before="0" w:after="0"/>
        <w:rPr>
          <w:rFonts w:ascii="Corbel" w:hAnsi="Corbel"/>
          <w:b w:val="0"/>
          <w:smallCaps w:val="0"/>
          <w:sz w:val="14"/>
          <w:szCs w:val="24"/>
        </w:rPr>
      </w:pPr>
    </w:p>
    <w:p w14:paraId="2AD6EBD2" w14:textId="77777777" w:rsidR="00AE4658" w:rsidRPr="00B169DF" w:rsidRDefault="00AE4658" w:rsidP="00AE465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1221A25F" w14:textId="77777777" w:rsidR="00AE4658" w:rsidRPr="00B169DF" w:rsidRDefault="00AE4658" w:rsidP="00AE465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46A74873" w:rsidR="0085747A" w:rsidRPr="00B169DF" w:rsidRDefault="00AE4658" w:rsidP="00AE465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</w:t>
            </w:r>
            <w:r w:rsidRPr="00194F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najomość obsł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ugi systemów operacyjnych i programów pakietu MS Office</w:t>
            </w:r>
            <w:r w:rsidRPr="00194F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Posiadanie podstawowej wiedzy z zakresu matematyki i statystyki.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0172A5" w:rsidRPr="00B169DF" w14:paraId="0532935A" w14:textId="77777777" w:rsidTr="000172A5">
        <w:tc>
          <w:tcPr>
            <w:tcW w:w="845" w:type="dxa"/>
            <w:vAlign w:val="center"/>
          </w:tcPr>
          <w:p w14:paraId="66F9CAA4" w14:textId="77777777" w:rsidR="000172A5" w:rsidRPr="00B169DF" w:rsidRDefault="000172A5" w:rsidP="00AE46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31A457D" w14:textId="0CBB0695" w:rsidR="000172A5" w:rsidRPr="002C586A" w:rsidRDefault="000172A5" w:rsidP="00B376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C586A">
              <w:rPr>
                <w:rFonts w:ascii="Corbel" w:hAnsi="Corbel"/>
                <w:b w:val="0"/>
                <w:szCs w:val="24"/>
              </w:rPr>
              <w:t xml:space="preserve">Zapoznanie studentów z podstawowymi zagadnieniami implementacji typowych algorytmów, </w:t>
            </w:r>
            <w:r>
              <w:rPr>
                <w:rFonts w:ascii="Corbel" w:hAnsi="Corbel"/>
                <w:b w:val="0"/>
                <w:szCs w:val="24"/>
              </w:rPr>
              <w:t>podstaw</w:t>
            </w:r>
            <w:r w:rsidR="008F38BC">
              <w:rPr>
                <w:rFonts w:ascii="Corbel" w:hAnsi="Corbel"/>
                <w:b w:val="0"/>
                <w:szCs w:val="24"/>
              </w:rPr>
              <w:t>ami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2C586A">
              <w:rPr>
                <w:rFonts w:ascii="Corbel" w:hAnsi="Corbel"/>
                <w:b w:val="0"/>
                <w:szCs w:val="24"/>
              </w:rPr>
              <w:t>programowania i przetwarzania danych. Przedstawienie: 1)</w:t>
            </w:r>
            <w:r w:rsidR="00004E49">
              <w:rPr>
                <w:rFonts w:ascii="Corbel" w:hAnsi="Corbel"/>
                <w:b w:val="0"/>
                <w:szCs w:val="24"/>
              </w:rPr>
              <w:t xml:space="preserve"> P</w:t>
            </w:r>
            <w:r w:rsidR="00B3769C">
              <w:rPr>
                <w:rFonts w:ascii="Corbel" w:hAnsi="Corbel"/>
                <w:b w:val="0"/>
                <w:szCs w:val="24"/>
              </w:rPr>
              <w:t xml:space="preserve">odstaw </w:t>
            </w:r>
            <w:r w:rsidRPr="002C586A">
              <w:rPr>
                <w:rFonts w:ascii="Corbel" w:hAnsi="Corbel"/>
                <w:b w:val="0"/>
                <w:szCs w:val="24"/>
              </w:rPr>
              <w:t xml:space="preserve"> programowania VBA (Visual Basic for Applications) </w:t>
            </w:r>
            <w:r w:rsidR="00004E49">
              <w:rPr>
                <w:rFonts w:ascii="Corbel" w:hAnsi="Corbel"/>
                <w:b w:val="0"/>
                <w:szCs w:val="24"/>
              </w:rPr>
              <w:t xml:space="preserve">- </w:t>
            </w:r>
            <w:r w:rsidRPr="002C586A">
              <w:rPr>
                <w:rFonts w:ascii="Corbel" w:hAnsi="Corbel"/>
                <w:b w:val="0"/>
                <w:szCs w:val="24"/>
              </w:rPr>
              <w:t xml:space="preserve">głównie z zakresu rozszerzania funkcjonalności, modyfikacji i automatyzacji procesów obliczeń </w:t>
            </w:r>
            <w:r w:rsidR="00004E49">
              <w:rPr>
                <w:rFonts w:ascii="Corbel" w:hAnsi="Corbel"/>
                <w:b w:val="0"/>
                <w:szCs w:val="24"/>
              </w:rPr>
              <w:t>w arkuszach kalkulacyjnych; 2) R</w:t>
            </w:r>
            <w:r w:rsidRPr="002C586A">
              <w:rPr>
                <w:rFonts w:ascii="Corbel" w:hAnsi="Corbel"/>
                <w:b w:val="0"/>
                <w:szCs w:val="24"/>
              </w:rPr>
              <w:t>ealizacj</w:t>
            </w:r>
            <w:r w:rsidR="00004E49">
              <w:rPr>
                <w:rFonts w:ascii="Corbel" w:hAnsi="Corbel"/>
                <w:b w:val="0"/>
                <w:szCs w:val="24"/>
              </w:rPr>
              <w:t>a  obliczeń,</w:t>
            </w:r>
            <w:r w:rsidRPr="002C586A">
              <w:rPr>
                <w:rFonts w:ascii="Corbel" w:hAnsi="Corbel"/>
                <w:b w:val="0"/>
                <w:szCs w:val="24"/>
              </w:rPr>
              <w:t xml:space="preserve"> przetwarzania danych  i programowanie w  środowisku GNU </w:t>
            </w:r>
            <w:proofErr w:type="spellStart"/>
            <w:r w:rsidRPr="002C586A">
              <w:rPr>
                <w:rFonts w:ascii="Corbel" w:hAnsi="Corbel"/>
                <w:b w:val="0"/>
                <w:szCs w:val="24"/>
              </w:rPr>
              <w:t>Octave</w:t>
            </w:r>
            <w:proofErr w:type="spellEnd"/>
            <w:r w:rsidRPr="002C586A">
              <w:rPr>
                <w:rFonts w:ascii="Corbel" w:hAnsi="Corbel"/>
                <w:b w:val="0"/>
                <w:szCs w:val="24"/>
              </w:rPr>
              <w:t xml:space="preserve"> (odpowiednik komercyjnego środowiska MATLAB)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172A5" w:rsidRPr="00B169DF" w14:paraId="7C1B4619" w14:textId="77777777" w:rsidTr="000172A5">
        <w:tc>
          <w:tcPr>
            <w:tcW w:w="845" w:type="dxa"/>
            <w:vAlign w:val="center"/>
          </w:tcPr>
          <w:p w14:paraId="004B89B0" w14:textId="061AEBEB" w:rsidR="000172A5" w:rsidRPr="00B169DF" w:rsidRDefault="000172A5" w:rsidP="00AE465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36DF842C" w14:textId="65FDDCFE" w:rsidR="000172A5" w:rsidRPr="00DB52E8" w:rsidRDefault="000172A5" w:rsidP="00004E4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B050"/>
                <w:sz w:val="24"/>
                <w:szCs w:val="24"/>
              </w:rPr>
            </w:pPr>
            <w:r w:rsidRPr="00B3769C">
              <w:rPr>
                <w:rFonts w:ascii="Corbel" w:hAnsi="Corbel"/>
                <w:b w:val="0"/>
                <w:szCs w:val="24"/>
              </w:rPr>
              <w:t xml:space="preserve">Wypracowanie umiejętności wyboru narzędzi oraz budowy kodu (programowania) umożliwiającego implementację wybranych algorytmów </w:t>
            </w:r>
            <w:r w:rsidR="00004E49">
              <w:rPr>
                <w:rFonts w:ascii="Corbel" w:hAnsi="Corbel"/>
                <w:b w:val="0"/>
                <w:szCs w:val="24"/>
              </w:rPr>
              <w:t xml:space="preserve">w </w:t>
            </w:r>
            <w:r w:rsidRPr="00B3769C">
              <w:rPr>
                <w:rFonts w:ascii="Corbel" w:hAnsi="Corbel"/>
                <w:b w:val="0"/>
                <w:szCs w:val="24"/>
              </w:rPr>
              <w:t>rozwiązywani</w:t>
            </w:r>
            <w:r w:rsidR="00004E49">
              <w:rPr>
                <w:rFonts w:ascii="Corbel" w:hAnsi="Corbel"/>
                <w:b w:val="0"/>
                <w:szCs w:val="24"/>
              </w:rPr>
              <w:t>u</w:t>
            </w:r>
            <w:r w:rsidRPr="00B3769C">
              <w:rPr>
                <w:rFonts w:ascii="Corbel" w:hAnsi="Corbel"/>
                <w:b w:val="0"/>
                <w:szCs w:val="24"/>
              </w:rPr>
              <w:t xml:space="preserve"> problemów: matematycznych, statystycznych, wizualizacji graficznej, przetwarzania ciągów danych oraz prostych </w:t>
            </w:r>
            <w:r w:rsidR="00B3769C" w:rsidRPr="00B3769C">
              <w:rPr>
                <w:rFonts w:ascii="Corbel" w:hAnsi="Corbel"/>
                <w:b w:val="0"/>
                <w:szCs w:val="24"/>
              </w:rPr>
              <w:t>pro</w:t>
            </w:r>
            <w:r w:rsidR="00004E49">
              <w:rPr>
                <w:rFonts w:ascii="Corbel" w:hAnsi="Corbel"/>
                <w:b w:val="0"/>
                <w:szCs w:val="24"/>
              </w:rPr>
              <w:t>cesach</w:t>
            </w:r>
            <w:r w:rsidR="00B3769C" w:rsidRPr="00B3769C">
              <w:rPr>
                <w:rFonts w:ascii="Corbel" w:hAnsi="Corbel"/>
                <w:b w:val="0"/>
                <w:szCs w:val="24"/>
              </w:rPr>
              <w:t xml:space="preserve"> </w:t>
            </w:r>
            <w:r w:rsidRPr="00B3769C">
              <w:rPr>
                <w:rFonts w:ascii="Corbel" w:hAnsi="Corbel"/>
                <w:b w:val="0"/>
                <w:szCs w:val="24"/>
              </w:rPr>
              <w:t>optymalizacji.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7AFAD44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91"/>
        <w:gridCol w:w="1849"/>
      </w:tblGrid>
      <w:tr w:rsidR="00FF58CF" w:rsidRPr="009C54AE" w14:paraId="7B555545" w14:textId="77777777" w:rsidTr="00780C79">
        <w:tc>
          <w:tcPr>
            <w:tcW w:w="1680" w:type="dxa"/>
            <w:vAlign w:val="center"/>
          </w:tcPr>
          <w:p w14:paraId="541DA37B" w14:textId="23A63441" w:rsidR="00FF58CF" w:rsidRDefault="00FF58CF" w:rsidP="00FF58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91" w:type="dxa"/>
            <w:vAlign w:val="center"/>
          </w:tcPr>
          <w:p w14:paraId="10157E07" w14:textId="3A2F6640" w:rsidR="00FF58CF" w:rsidRPr="072ACFCE" w:rsidRDefault="00FF58CF" w:rsidP="00FF58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9" w:type="dxa"/>
            <w:vAlign w:val="center"/>
          </w:tcPr>
          <w:p w14:paraId="23908BF1" w14:textId="0FE56794" w:rsidR="00FF58CF" w:rsidRPr="0001528C" w:rsidRDefault="00FF58CF" w:rsidP="00FF5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1FAB" w:rsidRPr="009C54AE" w14:paraId="7ECF252B" w14:textId="77777777" w:rsidTr="00FE2286">
        <w:tc>
          <w:tcPr>
            <w:tcW w:w="1680" w:type="dxa"/>
          </w:tcPr>
          <w:p w14:paraId="06A18AD9" w14:textId="488CF494" w:rsidR="00672935" w:rsidRPr="009C54AE" w:rsidRDefault="00672935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91" w:type="dxa"/>
          </w:tcPr>
          <w:p w14:paraId="7E585150" w14:textId="447E9262" w:rsidR="00672935" w:rsidRPr="009C54AE" w:rsidRDefault="00672935" w:rsidP="001965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72ACFCE">
              <w:rPr>
                <w:rFonts w:ascii="Corbel" w:hAnsi="Corbel"/>
                <w:b w:val="0"/>
                <w:smallCaps w:val="0"/>
              </w:rPr>
              <w:t xml:space="preserve">Zna i rozumie podstawowe </w:t>
            </w:r>
            <w:r>
              <w:rPr>
                <w:rFonts w:ascii="Corbel" w:hAnsi="Corbel"/>
                <w:b w:val="0"/>
                <w:smallCaps w:val="0"/>
              </w:rPr>
              <w:t xml:space="preserve">zasady </w:t>
            </w:r>
            <w:r w:rsidR="004112A3">
              <w:rPr>
                <w:rFonts w:ascii="Corbel" w:hAnsi="Corbel"/>
                <w:b w:val="0"/>
                <w:smallCaps w:val="0"/>
              </w:rPr>
              <w:t xml:space="preserve">efektywnej </w:t>
            </w:r>
            <w:r>
              <w:rPr>
                <w:rFonts w:ascii="Corbel" w:hAnsi="Corbel"/>
                <w:b w:val="0"/>
                <w:smallCaps w:val="0"/>
              </w:rPr>
              <w:t>implementacji prostych algorytmów</w:t>
            </w:r>
            <w:r w:rsidR="00DD1FAB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>przy pomocy</w:t>
            </w:r>
            <w:r w:rsidR="0006323D">
              <w:rPr>
                <w:rFonts w:ascii="Corbel" w:hAnsi="Corbel"/>
                <w:b w:val="0"/>
                <w:smallCaps w:val="0"/>
              </w:rPr>
              <w:t xml:space="preserve"> kodu</w:t>
            </w:r>
            <w:r>
              <w:rPr>
                <w:rFonts w:ascii="Corbel" w:hAnsi="Corbel"/>
                <w:b w:val="0"/>
                <w:smallCaps w:val="0"/>
              </w:rPr>
              <w:t xml:space="preserve"> VBA oraz </w:t>
            </w:r>
            <w:r w:rsidR="001965A0">
              <w:rPr>
                <w:rFonts w:ascii="Corbel" w:hAnsi="Corbel"/>
                <w:b w:val="0"/>
                <w:smallCaps w:val="0"/>
              </w:rPr>
              <w:t>w </w:t>
            </w:r>
            <w:r>
              <w:rPr>
                <w:rFonts w:ascii="Corbel" w:hAnsi="Corbel"/>
                <w:b w:val="0"/>
                <w:smallCaps w:val="0"/>
              </w:rPr>
              <w:t xml:space="preserve">środowisku GNU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Octave</w:t>
            </w:r>
            <w:proofErr w:type="spellEnd"/>
            <w:r w:rsidR="00FE2286">
              <w:rPr>
                <w:rFonts w:ascii="Corbel" w:hAnsi="Corbel"/>
                <w:b w:val="0"/>
                <w:smallCaps w:val="0"/>
              </w:rPr>
              <w:t>.</w:t>
            </w:r>
            <w:r w:rsidR="001965A0">
              <w:rPr>
                <w:rFonts w:ascii="Corbel" w:hAnsi="Corbel"/>
                <w:b w:val="0"/>
                <w:smallCaps w:val="0"/>
              </w:rPr>
              <w:t xml:space="preserve"> </w:t>
            </w:r>
            <w:r w:rsidR="00DD1FAB">
              <w:rPr>
                <w:rFonts w:ascii="Corbel" w:hAnsi="Corbel"/>
                <w:b w:val="0"/>
                <w:smallCaps w:val="0"/>
              </w:rPr>
              <w:t xml:space="preserve">Zna </w:t>
            </w:r>
            <w:r w:rsidR="00FE2286">
              <w:rPr>
                <w:rFonts w:ascii="Corbel" w:hAnsi="Corbel"/>
                <w:b w:val="0"/>
                <w:smallCaps w:val="0"/>
              </w:rPr>
              <w:t>możliwości i</w:t>
            </w:r>
            <w:r w:rsidR="004112A3">
              <w:rPr>
                <w:rFonts w:ascii="Corbel" w:hAnsi="Corbel"/>
                <w:b w:val="0"/>
                <w:smallCaps w:val="0"/>
              </w:rPr>
              <w:t> </w:t>
            </w:r>
            <w:r w:rsidR="00FE2286">
              <w:rPr>
                <w:rFonts w:ascii="Corbel" w:hAnsi="Corbel"/>
                <w:b w:val="0"/>
                <w:smallCaps w:val="0"/>
              </w:rPr>
              <w:t>ograniczenia obu środowisk</w:t>
            </w:r>
            <w:r w:rsidR="00DD1FAB">
              <w:rPr>
                <w:rFonts w:ascii="Corbel" w:hAnsi="Corbel"/>
                <w:b w:val="0"/>
                <w:smallCaps w:val="0"/>
              </w:rPr>
              <w:t>, typy zmiennych,</w:t>
            </w:r>
            <w:r w:rsidR="001965A0">
              <w:rPr>
                <w:rFonts w:ascii="Corbel" w:hAnsi="Corbel"/>
                <w:b w:val="0"/>
                <w:smallCaps w:val="0"/>
              </w:rPr>
              <w:t xml:space="preserve"> typy obiektów, operatory i</w:t>
            </w:r>
            <w:r w:rsidR="00DD1FAB">
              <w:rPr>
                <w:rFonts w:ascii="Corbel" w:hAnsi="Corbel"/>
                <w:b w:val="0"/>
                <w:smallCaps w:val="0"/>
              </w:rPr>
              <w:t xml:space="preserve"> podstawowe instrukcje sterujące</w:t>
            </w:r>
            <w:r w:rsidRPr="072ACFCE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49" w:type="dxa"/>
          </w:tcPr>
          <w:p w14:paraId="578A4221" w14:textId="77777777" w:rsidR="00672935" w:rsidRDefault="00672935" w:rsidP="00C81C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1CFB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81CFB" w:rsidRPr="00C81CF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5D706DEF" w14:textId="77777777" w:rsidR="00FF5BC9" w:rsidRDefault="00FF5BC9" w:rsidP="00C81C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1D3469E5" w14:textId="3D364BC2" w:rsidR="00FF5BC9" w:rsidRPr="00C81CFB" w:rsidRDefault="00FF5BC9" w:rsidP="00C81C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B050"/>
                <w:szCs w:val="24"/>
              </w:rPr>
            </w:pPr>
            <w:r w:rsidRPr="00FF5BC9">
              <w:rPr>
                <w:rFonts w:ascii="Corbel" w:hAnsi="Corbel"/>
                <w:b w:val="0"/>
                <w:smallCaps w:val="0"/>
              </w:rPr>
              <w:t>K_U05</w:t>
            </w:r>
          </w:p>
        </w:tc>
      </w:tr>
      <w:tr w:rsidR="00DD1FAB" w:rsidRPr="009C54AE" w14:paraId="2603185E" w14:textId="77777777" w:rsidTr="00FE2286">
        <w:tc>
          <w:tcPr>
            <w:tcW w:w="1680" w:type="dxa"/>
          </w:tcPr>
          <w:p w14:paraId="253C23E4" w14:textId="070E25A9" w:rsidR="00DD1FAB" w:rsidRPr="009C54AE" w:rsidRDefault="00FE2286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91" w:type="dxa"/>
          </w:tcPr>
          <w:p w14:paraId="0F39B29B" w14:textId="26F2C1A2" w:rsidR="00DD1FAB" w:rsidRPr="00FE2286" w:rsidRDefault="00FE2286" w:rsidP="00FE2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</w:t>
            </w:r>
            <w:r w:rsidRPr="00FE2286">
              <w:rPr>
                <w:rFonts w:ascii="Corbel" w:hAnsi="Corbel"/>
                <w:b w:val="0"/>
                <w:smallCaps w:val="0"/>
              </w:rPr>
              <w:t>otraf</w:t>
            </w:r>
            <w:r>
              <w:rPr>
                <w:rFonts w:ascii="Corbel" w:hAnsi="Corbel"/>
                <w:b w:val="0"/>
                <w:smallCaps w:val="0"/>
              </w:rPr>
              <w:t>i automatyzować obliczenia w arkuszach kalkulacyjnych z wykorzystaniem</w:t>
            </w:r>
            <w:r w:rsidR="008F0481">
              <w:rPr>
                <w:rFonts w:ascii="Corbel" w:hAnsi="Corbel"/>
                <w:b w:val="0"/>
                <w:smallCaps w:val="0"/>
              </w:rPr>
              <w:t xml:space="preserve"> makr, procedur i funkcji</w:t>
            </w:r>
            <w:r>
              <w:rPr>
                <w:rFonts w:ascii="Corbel" w:hAnsi="Corbel"/>
                <w:b w:val="0"/>
                <w:smallCaps w:val="0"/>
              </w:rPr>
              <w:t xml:space="preserve"> VBA. </w:t>
            </w:r>
          </w:p>
        </w:tc>
        <w:tc>
          <w:tcPr>
            <w:tcW w:w="1849" w:type="dxa"/>
          </w:tcPr>
          <w:p w14:paraId="28E47FEC" w14:textId="77777777" w:rsidR="00FF5BC9" w:rsidRDefault="00FF5BC9" w:rsidP="00FF5B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610C5C72" w14:textId="77777777" w:rsidR="00FF5BC9" w:rsidRPr="00FF5BC9" w:rsidRDefault="00FF5BC9" w:rsidP="00FF5B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F5BC9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33859071" w14:textId="324367D8" w:rsidR="00DD1FAB" w:rsidRPr="00C81CFB" w:rsidRDefault="00FF5BC9" w:rsidP="00FF5B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B050"/>
                <w:szCs w:val="24"/>
              </w:rPr>
            </w:pPr>
            <w:r w:rsidRPr="00FF5BC9">
              <w:rPr>
                <w:rFonts w:ascii="Corbel" w:hAnsi="Corbel"/>
                <w:b w:val="0"/>
                <w:smallCaps w:val="0"/>
              </w:rPr>
              <w:t>K_U05</w:t>
            </w:r>
          </w:p>
        </w:tc>
      </w:tr>
      <w:tr w:rsidR="00DD1FAB" w:rsidRPr="009C54AE" w14:paraId="1FE35819" w14:textId="77777777" w:rsidTr="00FE2286">
        <w:tc>
          <w:tcPr>
            <w:tcW w:w="1680" w:type="dxa"/>
          </w:tcPr>
          <w:p w14:paraId="6BD1DE8D" w14:textId="322944E0" w:rsidR="00672935" w:rsidRPr="009C54AE" w:rsidRDefault="00672935" w:rsidP="00FE2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E228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91" w:type="dxa"/>
          </w:tcPr>
          <w:p w14:paraId="6D53B1D8" w14:textId="4F973455" w:rsidR="00672935" w:rsidRPr="009C54AE" w:rsidRDefault="00672935" w:rsidP="005103B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72ACFCE">
              <w:rPr>
                <w:rFonts w:ascii="Corbel" w:hAnsi="Corbel"/>
                <w:b w:val="0"/>
                <w:smallCaps w:val="0"/>
              </w:rPr>
              <w:t xml:space="preserve">Potrafi </w:t>
            </w:r>
            <w:r>
              <w:rPr>
                <w:rFonts w:ascii="Corbel" w:hAnsi="Corbel"/>
                <w:b w:val="0"/>
                <w:smallCaps w:val="0"/>
              </w:rPr>
              <w:t xml:space="preserve">przeprowadzać </w:t>
            </w:r>
            <w:r w:rsidR="0006323D">
              <w:rPr>
                <w:rFonts w:ascii="Corbel" w:hAnsi="Corbel"/>
                <w:b w:val="0"/>
                <w:smallCaps w:val="0"/>
              </w:rPr>
              <w:t xml:space="preserve">elementarne </w:t>
            </w:r>
            <w:r w:rsidR="0006323D">
              <w:rPr>
                <w:rFonts w:ascii="Corbel" w:hAnsi="Corbel"/>
                <w:b w:val="0"/>
                <w:smallCaps w:val="0"/>
              </w:rPr>
              <w:t xml:space="preserve">obliczenia </w:t>
            </w:r>
            <w:r w:rsidR="00DD1FAB">
              <w:rPr>
                <w:rFonts w:ascii="Corbel" w:hAnsi="Corbel"/>
                <w:b w:val="0"/>
                <w:smallCaps w:val="0"/>
              </w:rPr>
              <w:t xml:space="preserve">w GNU </w:t>
            </w:r>
            <w:proofErr w:type="spellStart"/>
            <w:r w:rsidR="00DD1FAB">
              <w:rPr>
                <w:rFonts w:ascii="Corbel" w:hAnsi="Corbel"/>
                <w:b w:val="0"/>
                <w:smallCaps w:val="0"/>
              </w:rPr>
              <w:t>Octave</w:t>
            </w:r>
            <w:proofErr w:type="spellEnd"/>
            <w:r w:rsidR="00DD1FAB">
              <w:rPr>
                <w:rFonts w:ascii="Corbel" w:hAnsi="Corbel"/>
                <w:b w:val="0"/>
                <w:smallCaps w:val="0"/>
              </w:rPr>
              <w:t xml:space="preserve"> wykorzystując wbudowane funkcje</w:t>
            </w:r>
            <w:r w:rsidR="008F0481">
              <w:rPr>
                <w:rFonts w:ascii="Corbel" w:hAnsi="Corbel"/>
                <w:b w:val="0"/>
                <w:smallCaps w:val="0"/>
              </w:rPr>
              <w:t xml:space="preserve"> </w:t>
            </w:r>
            <w:r w:rsidR="0006323D">
              <w:rPr>
                <w:rFonts w:ascii="Corbel" w:hAnsi="Corbel"/>
                <w:b w:val="0"/>
                <w:smallCaps w:val="0"/>
              </w:rPr>
              <w:t>matematyczne (algebr</w:t>
            </w:r>
            <w:r w:rsidR="00DD1FAB">
              <w:rPr>
                <w:rFonts w:ascii="Corbel" w:hAnsi="Corbel"/>
                <w:b w:val="0"/>
                <w:smallCaps w:val="0"/>
              </w:rPr>
              <w:t>y,</w:t>
            </w:r>
            <w:r w:rsidR="00FF5BC9">
              <w:rPr>
                <w:rFonts w:ascii="Corbel" w:hAnsi="Corbel"/>
                <w:b w:val="0"/>
                <w:smallCaps w:val="0"/>
              </w:rPr>
              <w:t xml:space="preserve"> </w:t>
            </w:r>
            <w:r w:rsidR="00DD1FAB">
              <w:rPr>
                <w:rFonts w:ascii="Corbel" w:hAnsi="Corbel"/>
                <w:b w:val="0"/>
                <w:smallCaps w:val="0"/>
              </w:rPr>
              <w:t>trygonometrii</w:t>
            </w:r>
            <w:r w:rsidR="0006323D">
              <w:rPr>
                <w:rFonts w:ascii="Corbel" w:hAnsi="Corbel"/>
                <w:b w:val="0"/>
                <w:smallCaps w:val="0"/>
              </w:rPr>
              <w:t>, macierz</w:t>
            </w:r>
            <w:r w:rsidR="00DD1FAB">
              <w:rPr>
                <w:rFonts w:ascii="Corbel" w:hAnsi="Corbel"/>
                <w:b w:val="0"/>
                <w:smallCaps w:val="0"/>
              </w:rPr>
              <w:t>y</w:t>
            </w:r>
            <w:r w:rsidR="0006323D">
              <w:rPr>
                <w:rFonts w:ascii="Corbel" w:hAnsi="Corbel"/>
                <w:b w:val="0"/>
                <w:smallCaps w:val="0"/>
              </w:rPr>
              <w:t>, wielomian</w:t>
            </w:r>
            <w:r w:rsidR="00DD1FAB">
              <w:rPr>
                <w:rFonts w:ascii="Corbel" w:hAnsi="Corbel"/>
                <w:b w:val="0"/>
                <w:smallCaps w:val="0"/>
              </w:rPr>
              <w:t>ów, rozwiązywania układów równań liniowych i nieliniowych</w:t>
            </w:r>
            <w:r w:rsidR="0006323D">
              <w:rPr>
                <w:rFonts w:ascii="Corbel" w:hAnsi="Corbel"/>
                <w:b w:val="0"/>
                <w:smallCaps w:val="0"/>
              </w:rPr>
              <w:t>)</w:t>
            </w:r>
            <w:r w:rsidR="00DD1FAB">
              <w:rPr>
                <w:rFonts w:ascii="Corbel" w:hAnsi="Corbel"/>
                <w:b w:val="0"/>
                <w:smallCaps w:val="0"/>
              </w:rPr>
              <w:t xml:space="preserve"> i</w:t>
            </w:r>
            <w:r w:rsidR="005103B4">
              <w:rPr>
                <w:rFonts w:ascii="Corbel" w:hAnsi="Corbel"/>
                <w:b w:val="0"/>
                <w:smallCaps w:val="0"/>
              </w:rPr>
              <w:t> </w:t>
            </w:r>
            <w:r w:rsidR="008F0481">
              <w:rPr>
                <w:rFonts w:ascii="Corbel" w:hAnsi="Corbel"/>
                <w:b w:val="0"/>
                <w:smallCaps w:val="0"/>
              </w:rPr>
              <w:t xml:space="preserve">funkcje </w:t>
            </w:r>
            <w:r>
              <w:rPr>
                <w:rFonts w:ascii="Corbel" w:hAnsi="Corbel"/>
                <w:b w:val="0"/>
                <w:smallCaps w:val="0"/>
              </w:rPr>
              <w:t>statyst</w:t>
            </w:r>
            <w:r w:rsidR="00DD1FAB">
              <w:rPr>
                <w:rFonts w:ascii="Corbel" w:hAnsi="Corbel"/>
                <w:b w:val="0"/>
                <w:smallCaps w:val="0"/>
              </w:rPr>
              <w:t>yczne.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="00DD1FAB">
              <w:rPr>
                <w:rFonts w:ascii="Corbel" w:hAnsi="Corbel"/>
                <w:b w:val="0"/>
                <w:smallCaps w:val="0"/>
              </w:rPr>
              <w:t xml:space="preserve">Potrafi tworzyć wykresy - </w:t>
            </w:r>
            <w:r>
              <w:rPr>
                <w:rFonts w:ascii="Corbel" w:hAnsi="Corbel"/>
                <w:b w:val="0"/>
                <w:smallCaps w:val="0"/>
              </w:rPr>
              <w:t>wiz</w:t>
            </w:r>
            <w:r w:rsidR="0006323D">
              <w:rPr>
                <w:rFonts w:ascii="Corbel" w:hAnsi="Corbel"/>
                <w:b w:val="0"/>
                <w:smallCaps w:val="0"/>
              </w:rPr>
              <w:t>ualizacje wykorzystując wbudowane funkcje pakietu</w:t>
            </w:r>
            <w:r w:rsidR="001965A0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49" w:type="dxa"/>
          </w:tcPr>
          <w:p w14:paraId="43C7801A" w14:textId="77777777" w:rsidR="00FF5BC9" w:rsidRDefault="00FF5BC9" w:rsidP="00FF5B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3EDA9797" w14:textId="77777777" w:rsidR="00672935" w:rsidRPr="00FF5BC9" w:rsidRDefault="00672935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F5BC9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2F659E3" w14:textId="77777777" w:rsidR="00672935" w:rsidRPr="00C81CFB" w:rsidRDefault="00672935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B050"/>
              </w:rPr>
            </w:pPr>
            <w:r w:rsidRPr="00FF5BC9">
              <w:rPr>
                <w:rFonts w:ascii="Corbel" w:hAnsi="Corbel"/>
                <w:b w:val="0"/>
                <w:smallCaps w:val="0"/>
              </w:rPr>
              <w:t>K_U05</w:t>
            </w:r>
          </w:p>
        </w:tc>
      </w:tr>
      <w:tr w:rsidR="00FE2286" w14:paraId="1EB8D68B" w14:textId="77777777" w:rsidTr="00FE2286">
        <w:tc>
          <w:tcPr>
            <w:tcW w:w="1680" w:type="dxa"/>
          </w:tcPr>
          <w:p w14:paraId="0AB0F739" w14:textId="77777777" w:rsidR="00FE2286" w:rsidRDefault="00FE2286" w:rsidP="00FE2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41424E7">
              <w:rPr>
                <w:rFonts w:ascii="Corbel" w:hAnsi="Corbel"/>
                <w:b w:val="0"/>
                <w:smallCaps w:val="0"/>
              </w:rPr>
              <w:t>EK_0</w:t>
            </w:r>
            <w:r>
              <w:rPr>
                <w:rFonts w:ascii="Corbel" w:hAnsi="Corbel"/>
                <w:b w:val="0"/>
                <w:smallCaps w:val="0"/>
              </w:rPr>
              <w:t>4</w:t>
            </w:r>
          </w:p>
          <w:p w14:paraId="1024559E" w14:textId="77777777" w:rsidR="00FE2286" w:rsidRPr="541424E7" w:rsidRDefault="00FE2286" w:rsidP="00FE2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991" w:type="dxa"/>
          </w:tcPr>
          <w:p w14:paraId="5CF55A00" w14:textId="4D0EB0FC" w:rsidR="00FE2286" w:rsidRPr="541424E7" w:rsidRDefault="00FE2286" w:rsidP="00FF5B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Potrafi budować własne</w:t>
            </w:r>
            <w:r w:rsidR="00725A7B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 xml:space="preserve">funkcje </w:t>
            </w:r>
            <w:r w:rsidR="00FF5BC9">
              <w:rPr>
                <w:rFonts w:ascii="Corbel" w:hAnsi="Corbel"/>
                <w:b w:val="0"/>
                <w:smallCaps w:val="0"/>
              </w:rPr>
              <w:t xml:space="preserve">i skrypty </w:t>
            </w:r>
            <w:r>
              <w:rPr>
                <w:rFonts w:ascii="Corbel" w:hAnsi="Corbel"/>
                <w:b w:val="0"/>
                <w:smallCaps w:val="0"/>
              </w:rPr>
              <w:t xml:space="preserve">w środowisku GNU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Octave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realizujące założone cele.</w:t>
            </w:r>
          </w:p>
        </w:tc>
        <w:tc>
          <w:tcPr>
            <w:tcW w:w="1849" w:type="dxa"/>
          </w:tcPr>
          <w:p w14:paraId="4A368CF6" w14:textId="77777777" w:rsidR="00FF5BC9" w:rsidRDefault="00FF5BC9" w:rsidP="00FF5B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55212C23" w14:textId="77777777" w:rsidR="00FF5BC9" w:rsidRPr="00FF5BC9" w:rsidRDefault="00FF5BC9" w:rsidP="00FF5B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F5BC9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4B8A9667" w14:textId="74A71DFE" w:rsidR="00FE2286" w:rsidRPr="00C81CFB" w:rsidRDefault="00FF5BC9" w:rsidP="00FF5B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B050"/>
              </w:rPr>
            </w:pPr>
            <w:r w:rsidRPr="00FF5BC9">
              <w:rPr>
                <w:rFonts w:ascii="Corbel" w:hAnsi="Corbel"/>
                <w:b w:val="0"/>
                <w:smallCaps w:val="0"/>
              </w:rPr>
              <w:t>K_U05</w:t>
            </w:r>
          </w:p>
        </w:tc>
      </w:tr>
      <w:tr w:rsidR="00FE2286" w14:paraId="4304F6B4" w14:textId="77777777" w:rsidTr="00FE2286">
        <w:tc>
          <w:tcPr>
            <w:tcW w:w="1680" w:type="dxa"/>
          </w:tcPr>
          <w:p w14:paraId="6FB76982" w14:textId="29CAA497" w:rsidR="00FE2286" w:rsidRDefault="00FE2286" w:rsidP="00FE2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41424E7">
              <w:rPr>
                <w:rFonts w:ascii="Corbel" w:hAnsi="Corbel"/>
                <w:b w:val="0"/>
                <w:smallCaps w:val="0"/>
              </w:rPr>
              <w:t>EK_0</w:t>
            </w:r>
            <w:r>
              <w:rPr>
                <w:rFonts w:ascii="Corbel" w:hAnsi="Corbel"/>
                <w:b w:val="0"/>
                <w:smallCaps w:val="0"/>
              </w:rPr>
              <w:t>5</w:t>
            </w:r>
          </w:p>
          <w:p w14:paraId="6A57836E" w14:textId="77777777" w:rsidR="00FE2286" w:rsidRDefault="00FE2286" w:rsidP="00FE2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991" w:type="dxa"/>
          </w:tcPr>
          <w:p w14:paraId="3A59FFAF" w14:textId="77777777" w:rsidR="00FE2286" w:rsidRDefault="00FE2286" w:rsidP="00FE2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41424E7">
              <w:rPr>
                <w:rFonts w:ascii="Corbel" w:hAnsi="Corbel"/>
                <w:b w:val="0"/>
                <w:smallCaps w:val="0"/>
              </w:rPr>
              <w:t>Potrafi pracować indywidualnie i w zespole, przygotowywać i prezentować prace realizując postawione zadania.</w:t>
            </w:r>
          </w:p>
        </w:tc>
        <w:tc>
          <w:tcPr>
            <w:tcW w:w="1849" w:type="dxa"/>
          </w:tcPr>
          <w:p w14:paraId="29B2A58E" w14:textId="6A449511" w:rsidR="00FE2286" w:rsidRPr="00C81CFB" w:rsidRDefault="00FE2286" w:rsidP="00FE22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C81CFB">
              <w:rPr>
                <w:rFonts w:ascii="Corbel" w:hAnsi="Corbel"/>
                <w:b w:val="0"/>
                <w:smallCaps w:val="0"/>
              </w:rPr>
              <w:t>K_</w:t>
            </w:r>
            <w:r w:rsidR="00C81CFB" w:rsidRPr="00C81CFB">
              <w:rPr>
                <w:rFonts w:ascii="Corbel" w:hAnsi="Corbel"/>
                <w:b w:val="0"/>
                <w:smallCaps w:val="0"/>
              </w:rPr>
              <w:t>W10</w:t>
            </w:r>
          </w:p>
          <w:p w14:paraId="45860F47" w14:textId="1C9BB422" w:rsidR="00FE2286" w:rsidRPr="00C81CFB" w:rsidRDefault="00FE2286" w:rsidP="00FF5B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B050"/>
              </w:rPr>
            </w:pPr>
            <w:r w:rsidRPr="00FF5BC9">
              <w:rPr>
                <w:rFonts w:ascii="Corbel" w:hAnsi="Corbel"/>
                <w:b w:val="0"/>
                <w:smallCaps w:val="0"/>
              </w:rPr>
              <w:t>K_</w:t>
            </w:r>
            <w:r w:rsidR="00FF5BC9" w:rsidRPr="00FF5BC9">
              <w:rPr>
                <w:rFonts w:ascii="Corbel" w:hAnsi="Corbel"/>
                <w:b w:val="0"/>
                <w:smallCaps w:val="0"/>
              </w:rPr>
              <w:t>K02</w:t>
            </w:r>
          </w:p>
        </w:tc>
      </w:tr>
      <w:tr w:rsidR="00FE2286" w:rsidRPr="009C54AE" w14:paraId="025215D9" w14:textId="77777777" w:rsidTr="00FE2286">
        <w:tc>
          <w:tcPr>
            <w:tcW w:w="1680" w:type="dxa"/>
          </w:tcPr>
          <w:p w14:paraId="30791E0D" w14:textId="11A50E7C" w:rsidR="00FE2286" w:rsidRPr="009C54AE" w:rsidRDefault="00FE2286" w:rsidP="00FE2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41424E7">
              <w:rPr>
                <w:rFonts w:ascii="Corbel" w:hAnsi="Corbel"/>
                <w:b w:val="0"/>
                <w:smallCaps w:val="0"/>
              </w:rPr>
              <w:t>EK_0</w:t>
            </w:r>
            <w:r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991" w:type="dxa"/>
          </w:tcPr>
          <w:p w14:paraId="31829737" w14:textId="78572FED" w:rsidR="00FE2286" w:rsidRPr="009C54AE" w:rsidRDefault="00FE2286" w:rsidP="007934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041E6CC">
              <w:rPr>
                <w:rFonts w:ascii="Corbel" w:hAnsi="Corbel"/>
                <w:b w:val="0"/>
                <w:smallCaps w:val="0"/>
              </w:rPr>
              <w:t xml:space="preserve">Jest gotów do </w:t>
            </w:r>
            <w:r w:rsidR="004112A3">
              <w:rPr>
                <w:rFonts w:ascii="Corbel" w:hAnsi="Corbel"/>
                <w:b w:val="0"/>
                <w:smallCaps w:val="0"/>
              </w:rPr>
              <w:t>rozwiązywania</w:t>
            </w:r>
            <w:r w:rsidRPr="3041E6CC">
              <w:rPr>
                <w:rFonts w:ascii="Corbel" w:hAnsi="Corbel"/>
                <w:b w:val="0"/>
                <w:smallCaps w:val="0"/>
              </w:rPr>
              <w:t xml:space="preserve"> problemów badawczych </w:t>
            </w:r>
            <w:r>
              <w:rPr>
                <w:rFonts w:ascii="Corbel" w:hAnsi="Corbel"/>
                <w:b w:val="0"/>
                <w:smallCaps w:val="0"/>
              </w:rPr>
              <w:t>metodami ilościowymi z wykorzystaniem wbudowanych funkcji pakietów obliczeniowych oraz funkcji własnych.</w:t>
            </w:r>
            <w:r w:rsidRPr="3041E6CC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="007934E9">
              <w:rPr>
                <w:rFonts w:ascii="Corbel" w:hAnsi="Corbel"/>
                <w:b w:val="0"/>
                <w:smallCaps w:val="0"/>
              </w:rPr>
              <w:t>Implementuje</w:t>
            </w:r>
            <w:r w:rsidRPr="3041E6CC">
              <w:rPr>
                <w:rFonts w:ascii="Corbel" w:hAnsi="Corbel"/>
                <w:b w:val="0"/>
                <w:smallCaps w:val="0"/>
              </w:rPr>
              <w:t xml:space="preserve"> </w:t>
            </w:r>
            <w:r w:rsidR="007934E9">
              <w:rPr>
                <w:rFonts w:ascii="Corbel" w:hAnsi="Corbel"/>
                <w:b w:val="0"/>
                <w:smallCaps w:val="0"/>
              </w:rPr>
              <w:t>metody</w:t>
            </w:r>
            <w:r w:rsidRPr="3041E6CC">
              <w:rPr>
                <w:rFonts w:ascii="Corbel" w:hAnsi="Corbel"/>
                <w:b w:val="0"/>
                <w:smallCaps w:val="0"/>
              </w:rPr>
              <w:t xml:space="preserve"> analizy ilościowej</w:t>
            </w:r>
            <w:r>
              <w:rPr>
                <w:rFonts w:ascii="Corbel" w:hAnsi="Corbel"/>
                <w:b w:val="0"/>
                <w:smallCaps w:val="0"/>
              </w:rPr>
              <w:t xml:space="preserve"> z</w:t>
            </w:r>
            <w:r w:rsidR="004112A3">
              <w:rPr>
                <w:rFonts w:ascii="Corbel" w:hAnsi="Corbel"/>
                <w:b w:val="0"/>
                <w:smallCaps w:val="0"/>
              </w:rPr>
              <w:t> </w:t>
            </w:r>
            <w:r>
              <w:rPr>
                <w:rFonts w:ascii="Corbel" w:hAnsi="Corbel"/>
                <w:b w:val="0"/>
                <w:smallCaps w:val="0"/>
              </w:rPr>
              <w:t>wykorzystaniem technik komputerowych</w:t>
            </w:r>
            <w:r w:rsidRPr="3041E6CC">
              <w:rPr>
                <w:rFonts w:ascii="Corbel" w:hAnsi="Corbel"/>
                <w:b w:val="0"/>
                <w:smallCaps w:val="0"/>
              </w:rPr>
              <w:t xml:space="preserve"> w realizacji określonych zadań z zakresu nauk ekonomicznych. </w:t>
            </w:r>
          </w:p>
        </w:tc>
        <w:tc>
          <w:tcPr>
            <w:tcW w:w="1849" w:type="dxa"/>
          </w:tcPr>
          <w:p w14:paraId="472AB790" w14:textId="77777777" w:rsidR="00FE2286" w:rsidRDefault="00FE2286" w:rsidP="00C81C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1CF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81CFB" w:rsidRPr="00C81CFB">
              <w:rPr>
                <w:rFonts w:ascii="Corbel" w:hAnsi="Corbel"/>
                <w:b w:val="0"/>
                <w:smallCaps w:val="0"/>
                <w:szCs w:val="24"/>
              </w:rPr>
              <w:t>W04</w:t>
            </w:r>
          </w:p>
          <w:p w14:paraId="3A263B39" w14:textId="77777777" w:rsidR="00C81CFB" w:rsidRDefault="00C81CFB" w:rsidP="00C81C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1CFB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  <w:p w14:paraId="47A89F72" w14:textId="77777777" w:rsidR="00C81CFB" w:rsidRDefault="00C81CFB" w:rsidP="00C81C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37FB32AE" w14:textId="77777777" w:rsidR="00FF5BC9" w:rsidRDefault="00FF5BC9" w:rsidP="00C81C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7AAB1A90" w14:textId="230EF23C" w:rsidR="007934E9" w:rsidRDefault="007934E9" w:rsidP="007934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79EFDF2F" w14:textId="3AD3FD94" w:rsidR="00FF5BC9" w:rsidRPr="00C81CFB" w:rsidRDefault="00FF5BC9" w:rsidP="00C81C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B050"/>
                <w:szCs w:val="24"/>
              </w:rPr>
            </w:pPr>
            <w:r w:rsidRPr="00FF5BC9">
              <w:rPr>
                <w:rFonts w:ascii="Corbel" w:hAnsi="Corbel"/>
                <w:b w:val="0"/>
                <w:smallCaps w:val="0"/>
              </w:rPr>
              <w:t>K_K02</w:t>
            </w:r>
          </w:p>
        </w:tc>
      </w:tr>
    </w:tbl>
    <w:p w14:paraId="6DDB06D2" w14:textId="67BACE60" w:rsidR="00672935" w:rsidRPr="00B169DF" w:rsidRDefault="0067293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2E371A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861316E" w14:textId="77777777" w:rsidTr="002E371A">
        <w:tc>
          <w:tcPr>
            <w:tcW w:w="9520" w:type="dxa"/>
          </w:tcPr>
          <w:p w14:paraId="151E59A1" w14:textId="29A9E610" w:rsidR="0085747A" w:rsidRPr="00B169DF" w:rsidRDefault="00924233" w:rsidP="009242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Okno edytora VBA. Dostęp do arkusza i elementów interfejsu.</w:t>
            </w:r>
          </w:p>
        </w:tc>
      </w:tr>
      <w:tr w:rsidR="0085747A" w:rsidRPr="00B169DF" w14:paraId="75B9CF73" w14:textId="77777777" w:rsidTr="002E371A">
        <w:tc>
          <w:tcPr>
            <w:tcW w:w="9520" w:type="dxa"/>
          </w:tcPr>
          <w:p w14:paraId="53B22ECA" w14:textId="308AF121" w:rsidR="0085747A" w:rsidRPr="00B169DF" w:rsidRDefault="00924233" w:rsidP="000801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języka VBA: instrukcje sterujące, typy zmiennych i </w:t>
            </w:r>
            <w:r w:rsidR="00090ACA">
              <w:rPr>
                <w:rFonts w:ascii="Corbel" w:hAnsi="Corbel"/>
                <w:sz w:val="24"/>
                <w:szCs w:val="24"/>
              </w:rPr>
              <w:t xml:space="preserve">wybrane właściwości </w:t>
            </w:r>
            <w:r>
              <w:rPr>
                <w:rFonts w:ascii="Corbel" w:hAnsi="Corbel"/>
                <w:sz w:val="24"/>
                <w:szCs w:val="24"/>
              </w:rPr>
              <w:t>obiekt</w:t>
            </w:r>
            <w:r w:rsidR="00090ACA">
              <w:rPr>
                <w:rFonts w:ascii="Corbel" w:hAnsi="Corbel"/>
                <w:sz w:val="24"/>
                <w:szCs w:val="24"/>
              </w:rPr>
              <w:t xml:space="preserve">ów dostępnych </w:t>
            </w:r>
            <w:r>
              <w:rPr>
                <w:rFonts w:ascii="Corbel" w:hAnsi="Corbel"/>
                <w:sz w:val="24"/>
                <w:szCs w:val="24"/>
              </w:rPr>
              <w:t>w środowisku VBA.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080195">
              <w:rPr>
                <w:rFonts w:ascii="Corbel" w:hAnsi="Corbel"/>
                <w:sz w:val="24"/>
                <w:szCs w:val="24"/>
              </w:rPr>
              <w:t>Zasady b</w:t>
            </w:r>
            <w:r>
              <w:rPr>
                <w:rFonts w:ascii="Corbel" w:hAnsi="Corbel"/>
                <w:sz w:val="24"/>
                <w:szCs w:val="24"/>
              </w:rPr>
              <w:t>udow</w:t>
            </w:r>
            <w:r w:rsidR="00080195">
              <w:rPr>
                <w:rFonts w:ascii="Corbel" w:hAnsi="Corbel"/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 xml:space="preserve"> własnych procedur, funkcji i </w:t>
            </w:r>
            <w:r w:rsidR="00090ACA">
              <w:rPr>
                <w:rFonts w:ascii="Corbel" w:hAnsi="Corbel"/>
                <w:sz w:val="24"/>
                <w:szCs w:val="24"/>
              </w:rPr>
              <w:t>makropoleceń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7E81321E" w14:textId="77777777" w:rsidTr="002E371A">
        <w:tc>
          <w:tcPr>
            <w:tcW w:w="9520" w:type="dxa"/>
          </w:tcPr>
          <w:p w14:paraId="74586756" w14:textId="2C370EA4" w:rsidR="00090ACA" w:rsidRPr="00B169DF" w:rsidRDefault="00924233" w:rsidP="009242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 przykładowych i praktycznych programów VBA skoncentrowanych na obliczeniach matematycznych i statystycznych.</w:t>
            </w:r>
          </w:p>
        </w:tc>
      </w:tr>
      <w:tr w:rsidR="00260F68" w:rsidRPr="00B169DF" w14:paraId="746C33FE" w14:textId="77777777" w:rsidTr="002E371A">
        <w:tc>
          <w:tcPr>
            <w:tcW w:w="9520" w:type="dxa"/>
          </w:tcPr>
          <w:p w14:paraId="503AA22B" w14:textId="19E63627" w:rsidR="00260F68" w:rsidRDefault="00260F68" w:rsidP="00BC4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do środowiska GNU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Octave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A40568">
              <w:rPr>
                <w:rFonts w:ascii="Corbel" w:hAnsi="Corbel"/>
                <w:sz w:val="24"/>
                <w:szCs w:val="24"/>
              </w:rPr>
              <w:t xml:space="preserve">nawigacja w linii poleceń, podgląd zmiennych. </w:t>
            </w:r>
            <w:r w:rsidR="00BC4FE5">
              <w:rPr>
                <w:rFonts w:ascii="Corbel" w:hAnsi="Corbel"/>
                <w:sz w:val="24"/>
                <w:szCs w:val="24"/>
              </w:rPr>
              <w:t>M</w:t>
            </w:r>
            <w:r w:rsidR="00C81CFB">
              <w:rPr>
                <w:rFonts w:ascii="Corbel" w:hAnsi="Corbel"/>
                <w:sz w:val="24"/>
                <w:szCs w:val="24"/>
              </w:rPr>
              <w:t>-pliki</w:t>
            </w:r>
            <w:r w:rsidR="00BC4FE5">
              <w:rPr>
                <w:rFonts w:ascii="Corbel" w:hAnsi="Corbel"/>
                <w:sz w:val="24"/>
                <w:szCs w:val="24"/>
              </w:rPr>
              <w:t>: skrypty, funkcje</w:t>
            </w:r>
            <w:r w:rsidR="00C81CFB">
              <w:rPr>
                <w:rFonts w:ascii="Corbel" w:hAnsi="Corbel"/>
                <w:sz w:val="24"/>
                <w:szCs w:val="24"/>
              </w:rPr>
              <w:t xml:space="preserve">. </w:t>
            </w:r>
            <w:r w:rsidR="00A40568">
              <w:rPr>
                <w:rFonts w:ascii="Corbel" w:hAnsi="Corbel"/>
                <w:sz w:val="24"/>
                <w:szCs w:val="24"/>
              </w:rPr>
              <w:t>Zainstalowane p</w:t>
            </w:r>
            <w:r w:rsidR="002E371A">
              <w:rPr>
                <w:rFonts w:ascii="Corbel" w:hAnsi="Corbel"/>
                <w:sz w:val="24"/>
                <w:szCs w:val="24"/>
              </w:rPr>
              <w:t>akiety rozszerzeń.</w:t>
            </w:r>
            <w:r w:rsidR="00A40568">
              <w:rPr>
                <w:rFonts w:ascii="Corbel" w:hAnsi="Corbel"/>
                <w:sz w:val="24"/>
                <w:szCs w:val="24"/>
              </w:rPr>
              <w:t xml:space="preserve"> </w:t>
            </w:r>
            <w:r w:rsidR="002E371A">
              <w:rPr>
                <w:rFonts w:ascii="Corbel" w:hAnsi="Corbel"/>
                <w:sz w:val="24"/>
                <w:szCs w:val="24"/>
              </w:rPr>
              <w:t>O</w:t>
            </w:r>
            <w:r w:rsidR="00A40568">
              <w:rPr>
                <w:rFonts w:ascii="Corbel" w:hAnsi="Corbel"/>
                <w:sz w:val="24"/>
                <w:szCs w:val="24"/>
              </w:rPr>
              <w:t xml:space="preserve">peratory </w:t>
            </w:r>
            <w:bookmarkStart w:id="0" w:name="_GoBack"/>
            <w:bookmarkEnd w:id="0"/>
            <w:r w:rsidR="00A40568">
              <w:rPr>
                <w:rFonts w:ascii="Corbel" w:hAnsi="Corbel"/>
                <w:sz w:val="24"/>
                <w:szCs w:val="24"/>
              </w:rPr>
              <w:t xml:space="preserve">i </w:t>
            </w:r>
            <w:r w:rsidR="002B466D">
              <w:rPr>
                <w:rFonts w:ascii="Corbel" w:hAnsi="Corbel"/>
                <w:sz w:val="24"/>
                <w:szCs w:val="24"/>
              </w:rPr>
              <w:t>proste obliczenia z </w:t>
            </w:r>
            <w:r>
              <w:rPr>
                <w:rFonts w:ascii="Corbel" w:hAnsi="Corbel"/>
                <w:sz w:val="24"/>
                <w:szCs w:val="24"/>
              </w:rPr>
              <w:t xml:space="preserve">użycie wybranych </w:t>
            </w:r>
            <w:r w:rsidR="00A40568">
              <w:rPr>
                <w:rFonts w:ascii="Corbel" w:hAnsi="Corbel"/>
                <w:sz w:val="24"/>
                <w:szCs w:val="24"/>
              </w:rPr>
              <w:t>elementarnych</w:t>
            </w:r>
            <w:r>
              <w:rPr>
                <w:rFonts w:ascii="Corbel" w:hAnsi="Corbel"/>
                <w:sz w:val="24"/>
                <w:szCs w:val="24"/>
              </w:rPr>
              <w:t xml:space="preserve"> funkcji</w:t>
            </w:r>
            <w:r w:rsidR="002B466D">
              <w:rPr>
                <w:rFonts w:ascii="Corbel" w:hAnsi="Corbel"/>
                <w:sz w:val="24"/>
                <w:szCs w:val="24"/>
              </w:rPr>
              <w:t>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A40568">
              <w:rPr>
                <w:rFonts w:ascii="Corbel" w:hAnsi="Corbel"/>
                <w:sz w:val="24"/>
                <w:szCs w:val="24"/>
              </w:rPr>
              <w:t xml:space="preserve">matematycznych, </w:t>
            </w:r>
            <w:r w:rsidR="00B02872">
              <w:rPr>
                <w:rFonts w:ascii="Corbel" w:hAnsi="Corbel"/>
                <w:sz w:val="24"/>
                <w:szCs w:val="24"/>
              </w:rPr>
              <w:t>statystycznych</w:t>
            </w:r>
            <w:r w:rsidR="00A40568">
              <w:rPr>
                <w:rFonts w:ascii="Corbel" w:hAnsi="Corbel"/>
                <w:sz w:val="24"/>
                <w:szCs w:val="24"/>
              </w:rPr>
              <w:t>, tekstowych, czasu i systemowych</w:t>
            </w:r>
            <w:r w:rsidR="00B02872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260F68" w:rsidRPr="00B169DF" w14:paraId="30268A70" w14:textId="77777777" w:rsidTr="002E371A">
        <w:tc>
          <w:tcPr>
            <w:tcW w:w="9520" w:type="dxa"/>
          </w:tcPr>
          <w:p w14:paraId="48F668FD" w14:textId="382483AE" w:rsidR="00260F68" w:rsidRDefault="00080195" w:rsidP="00A405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Instrukcje sterujące języka GNU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Octave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typy i struktury zmiennych. Budowa własnych funk</w:t>
            </w:r>
            <w:r w:rsidR="00A40568">
              <w:rPr>
                <w:rFonts w:ascii="Corbel" w:hAnsi="Corbel"/>
                <w:sz w:val="24"/>
                <w:szCs w:val="24"/>
              </w:rPr>
              <w:t>cji, dostęp do danych w plikach.</w:t>
            </w:r>
          </w:p>
        </w:tc>
      </w:tr>
      <w:tr w:rsidR="00260F68" w:rsidRPr="00B169DF" w14:paraId="628145DB" w14:textId="77777777" w:rsidTr="002E371A">
        <w:tc>
          <w:tcPr>
            <w:tcW w:w="9520" w:type="dxa"/>
          </w:tcPr>
          <w:p w14:paraId="13B3599B" w14:textId="469F1BFF" w:rsidR="00260F68" w:rsidRDefault="002E371A" w:rsidP="009242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Wybrane funkcje GNU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Octave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związane z obliczeniami na: macierzach, wielomianach, rozwiązywanie układów równań  liniowych i nieliniowych, funkcje statystyczne, problemy optymalizacji, wizualizacja danych</w:t>
            </w:r>
            <w:r w:rsidRPr="00B0287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na wykresach.</w:t>
            </w:r>
          </w:p>
        </w:tc>
      </w:tr>
      <w:tr w:rsidR="00260F68" w:rsidRPr="00B169DF" w14:paraId="3DC469D7" w14:textId="77777777" w:rsidTr="002E371A">
        <w:tc>
          <w:tcPr>
            <w:tcW w:w="9520" w:type="dxa"/>
          </w:tcPr>
          <w:p w14:paraId="05DE5736" w14:textId="5A8C4293" w:rsidR="00260F68" w:rsidRDefault="00C81CFB" w:rsidP="00C81C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Wybrane funkcje finansowe w GNU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Octave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9EB51D4" w14:textId="77777777" w:rsidR="008F38BC" w:rsidRDefault="008F38BC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3AF16CC" w14:textId="4445B0CF" w:rsidR="008F38BC" w:rsidRDefault="00501ACB" w:rsidP="00501ACB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Pr="00631A50">
        <w:rPr>
          <w:rFonts w:ascii="Corbel" w:hAnsi="Corbel"/>
          <w:b w:val="0"/>
          <w:smallCaps w:val="0"/>
          <w:szCs w:val="24"/>
        </w:rPr>
        <w:t xml:space="preserve">praca w laboratorium komputerowym, prezentacja multimedialna </w:t>
      </w:r>
      <w:r>
        <w:rPr>
          <w:rFonts w:ascii="Corbel" w:hAnsi="Corbel"/>
          <w:b w:val="0"/>
          <w:smallCaps w:val="0"/>
          <w:szCs w:val="24"/>
        </w:rPr>
        <w:t>problemów</w:t>
      </w:r>
      <w:r w:rsidRPr="00631A50">
        <w:rPr>
          <w:rFonts w:ascii="Corbel" w:hAnsi="Corbel"/>
          <w:b w:val="0"/>
          <w:smallCaps w:val="0"/>
          <w:szCs w:val="24"/>
        </w:rPr>
        <w:t xml:space="preserve"> do rozwiązania, objaśnienia słowne stosowanych procedur, </w:t>
      </w:r>
      <w:r w:rsidRPr="70474DAA">
        <w:rPr>
          <w:rFonts w:ascii="Corbel" w:hAnsi="Corbel"/>
          <w:b w:val="0"/>
          <w:smallCaps w:val="0"/>
        </w:rPr>
        <w:t>praca indywidualna i w grupach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>
        <w:rPr>
          <w:rFonts w:ascii="Corbel" w:hAnsi="Corbel"/>
          <w:b w:val="0"/>
          <w:smallCaps w:val="0"/>
        </w:rPr>
        <w:t>dopuszczalna</w:t>
      </w:r>
      <w:r w:rsidR="008F38BC" w:rsidRPr="70474DAA">
        <w:rPr>
          <w:rFonts w:ascii="Corbel" w:hAnsi="Corbel"/>
          <w:b w:val="0"/>
          <w:smallCaps w:val="0"/>
        </w:rPr>
        <w:t xml:space="preserve"> metoda projektów (</w:t>
      </w:r>
      <w:r>
        <w:rPr>
          <w:rFonts w:ascii="Corbel" w:hAnsi="Corbel"/>
          <w:b w:val="0"/>
          <w:smallCaps w:val="0"/>
        </w:rPr>
        <w:t xml:space="preserve">projekt </w:t>
      </w:r>
      <w:r w:rsidR="008F38BC" w:rsidRPr="70474DAA">
        <w:rPr>
          <w:rFonts w:ascii="Corbel" w:hAnsi="Corbel"/>
          <w:b w:val="0"/>
          <w:smallCaps w:val="0"/>
        </w:rPr>
        <w:t>indywidualny</w:t>
      </w:r>
      <w:r>
        <w:rPr>
          <w:rFonts w:ascii="Corbel" w:hAnsi="Corbel"/>
          <w:b w:val="0"/>
          <w:smallCaps w:val="0"/>
        </w:rPr>
        <w:t>).</w:t>
      </w:r>
    </w:p>
    <w:p w14:paraId="24534072" w14:textId="77777777" w:rsidR="00501ACB" w:rsidRPr="00B169DF" w:rsidRDefault="00501AC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DC9F061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717A97B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CDB14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1678E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6F46D31F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FF5BC9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F5BC9" w:rsidRPr="002A175E" w14:paraId="3D473DCD" w14:textId="77777777" w:rsidTr="00FF5BC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3D28" w14:textId="77777777" w:rsidR="00FF5BC9" w:rsidRPr="002A175E" w:rsidRDefault="00FF5BC9" w:rsidP="00E815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2A175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D28A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samodzielne wykonanie zadania, kolokwium/ 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DC03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laboratorium</w:t>
            </w:r>
          </w:p>
        </w:tc>
      </w:tr>
      <w:tr w:rsidR="00FF5BC9" w:rsidRPr="002A175E" w14:paraId="62FDF9BA" w14:textId="77777777" w:rsidTr="00FF5BC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ABB9" w14:textId="77777777" w:rsidR="00FF5BC9" w:rsidRPr="002A175E" w:rsidRDefault="00FF5BC9" w:rsidP="00E815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2A175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D8A3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samodzielne wykonanie zadania, kolokwium/ 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A595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laboratorium</w:t>
            </w:r>
          </w:p>
        </w:tc>
      </w:tr>
      <w:tr w:rsidR="00FF5BC9" w:rsidRPr="002A175E" w14:paraId="6CFF40C6" w14:textId="77777777" w:rsidTr="00FF5BC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420A" w14:textId="77777777" w:rsidR="00FF5BC9" w:rsidRPr="00FF5BC9" w:rsidRDefault="00FF5BC9" w:rsidP="00E815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61F0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samodzielne wykonanie zadania, kolokwium/ 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E1AC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laboratorium</w:t>
            </w:r>
          </w:p>
        </w:tc>
      </w:tr>
      <w:tr w:rsidR="00FF5BC9" w14:paraId="0821C6C4" w14:textId="77777777" w:rsidTr="00FF5BC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C1A" w14:textId="77777777" w:rsidR="00FF5BC9" w:rsidRPr="00FF5BC9" w:rsidRDefault="00FF5BC9" w:rsidP="00E815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81C7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samodzielne wykonanie zadania, kolokwium/ 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68D6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laboratorium</w:t>
            </w:r>
          </w:p>
        </w:tc>
      </w:tr>
      <w:tr w:rsidR="00FF5BC9" w14:paraId="29103CCF" w14:textId="77777777" w:rsidTr="00FF5BC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0BB2" w14:textId="77777777" w:rsidR="00FF5BC9" w:rsidRPr="00FF5BC9" w:rsidRDefault="00FF5BC9" w:rsidP="00E815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71DF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596C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laboratorium</w:t>
            </w:r>
          </w:p>
        </w:tc>
      </w:tr>
      <w:tr w:rsidR="00FF5BC9" w14:paraId="51781952" w14:textId="77777777" w:rsidTr="00FF5BC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89FE" w14:textId="77777777" w:rsidR="00FF5BC9" w:rsidRPr="00FF5BC9" w:rsidRDefault="00FF5BC9" w:rsidP="00E815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C956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D005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laboratorium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5"/>
      </w:tblGrid>
      <w:tr w:rsidR="0085747A" w:rsidRPr="00B169DF" w14:paraId="3850BF61" w14:textId="77777777" w:rsidTr="00A6666B">
        <w:tc>
          <w:tcPr>
            <w:tcW w:w="9385" w:type="dxa"/>
          </w:tcPr>
          <w:p w14:paraId="71446884" w14:textId="2DAAF5CC" w:rsidR="0085747A" w:rsidRPr="00B169DF" w:rsidRDefault="00B3769C" w:rsidP="00A6666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B3769C">
              <w:rPr>
                <w:rFonts w:ascii="Corbel" w:hAnsi="Corbel"/>
                <w:b w:val="0"/>
                <w:smallCaps w:val="0"/>
                <w:szCs w:val="24"/>
              </w:rPr>
              <w:t>aliczenie z oceną na podstawie ocen cząstkowych (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planowane 2 kolokwia wraz z</w:t>
            </w:r>
            <w:r w:rsidRPr="00B3769C">
              <w:rPr>
                <w:rFonts w:ascii="Corbel" w:hAnsi="Corbel"/>
                <w:b w:val="0"/>
                <w:smallCaps w:val="0"/>
                <w:szCs w:val="24"/>
              </w:rPr>
              <w:t xml:space="preserve"> bieżąca 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 xml:space="preserve">oceną </w:t>
            </w:r>
            <w:r w:rsidR="00C175BC">
              <w:rPr>
                <w:rFonts w:ascii="Corbel" w:hAnsi="Corbel"/>
                <w:b w:val="0"/>
                <w:smallCaps w:val="0"/>
                <w:szCs w:val="24"/>
              </w:rPr>
              <w:t xml:space="preserve">aktywności </w:t>
            </w:r>
            <w:r w:rsidR="00A6666B" w:rsidRPr="00B3769C">
              <w:rPr>
                <w:rFonts w:ascii="Corbel" w:hAnsi="Corbel"/>
                <w:b w:val="0"/>
                <w:smallCaps w:val="0"/>
                <w:szCs w:val="24"/>
              </w:rPr>
              <w:t xml:space="preserve">na zajęciach </w:t>
            </w:r>
            <w:r w:rsidR="00C175BC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B376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175BC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 w:rsidRPr="00B3769C">
              <w:rPr>
                <w:rFonts w:ascii="Corbel" w:hAnsi="Corbel"/>
                <w:b w:val="0"/>
                <w:smallCaps w:val="0"/>
                <w:szCs w:val="24"/>
              </w:rPr>
              <w:t xml:space="preserve">rezultatów rozwiązywanych </w:t>
            </w:r>
            <w:r w:rsidR="00C175BC">
              <w:rPr>
                <w:rFonts w:ascii="Corbel" w:hAnsi="Corbel"/>
                <w:b w:val="0"/>
                <w:smallCaps w:val="0"/>
                <w:szCs w:val="24"/>
              </w:rPr>
              <w:t>problemów i przykładów</w:t>
            </w:r>
            <w:r w:rsidRPr="00B3769C">
              <w:rPr>
                <w:rFonts w:ascii="Corbel" w:hAnsi="Corbel"/>
                <w:b w:val="0"/>
                <w:smallCaps w:val="0"/>
                <w:szCs w:val="24"/>
              </w:rPr>
              <w:t xml:space="preserve">). 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 xml:space="preserve">Min. 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>85% oceny stanowią wyniki kolokwiów/projekt</w:t>
            </w:r>
            <w:r w:rsidR="00C175B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 xml:space="preserve">max. 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15% za aktywności 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podczas uczestnictwa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w 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zajęciach. Planowane są w semestrze dwa kolokwia, po uzgodnieniu przez prowadzącego ze studentami szczegółowych warunków, jedno 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 xml:space="preserve">z 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>kolokwi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mo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że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być zastąpione projekt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em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przygotowanym indywidulnie przez każdego studenta. Ocena za projekt różnicowana jest na podstawie stopnia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 xml:space="preserve"> trudności i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kreatywn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ości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. Na ocenę </w:t>
            </w:r>
            <w:r w:rsidR="00C175BC">
              <w:rPr>
                <w:rFonts w:ascii="Corbel" w:hAnsi="Corbel"/>
                <w:b w:val="0"/>
                <w:smallCaps w:val="0"/>
                <w:szCs w:val="24"/>
              </w:rPr>
              <w:t>projektu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>wpływa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 xml:space="preserve"> również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stopień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reagowania na uwagi i </w:t>
            </w:r>
            <w:r w:rsidR="00C175BC">
              <w:rPr>
                <w:rFonts w:ascii="Corbel" w:hAnsi="Corbel"/>
                <w:b w:val="0"/>
                <w:smallCaps w:val="0"/>
                <w:szCs w:val="24"/>
              </w:rPr>
              <w:t xml:space="preserve">sugestie 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korekt </w:t>
            </w:r>
            <w:r w:rsidR="00C175BC">
              <w:rPr>
                <w:rFonts w:ascii="Corbel" w:hAnsi="Corbel"/>
                <w:b w:val="0"/>
                <w:smallCaps w:val="0"/>
                <w:szCs w:val="24"/>
              </w:rPr>
              <w:t>proponowanych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przez prowadzącego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Punkty uzyskane z kolokwi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ów i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projekt</w:t>
            </w:r>
            <w:r w:rsidR="00C175B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są przeliczane na procenty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3769C">
              <w:rPr>
                <w:rFonts w:ascii="Corbel" w:hAnsi="Corbel"/>
                <w:b w:val="0"/>
                <w:smallCaps w:val="0"/>
                <w:szCs w:val="24"/>
              </w:rPr>
              <w:t>Ocena 3,0 wymaga zdobycia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&gt;</w:t>
            </w:r>
            <w:r w:rsidRPr="00B3769C">
              <w:rPr>
                <w:rFonts w:ascii="Corbel" w:hAnsi="Corbel"/>
                <w:b w:val="0"/>
                <w:smallCaps w:val="0"/>
                <w:szCs w:val="24"/>
              </w:rPr>
              <w:t xml:space="preserve"> 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3769C">
              <w:rPr>
                <w:rFonts w:ascii="Corbel" w:hAnsi="Corbel"/>
                <w:b w:val="0"/>
                <w:smallCaps w:val="0"/>
                <w:szCs w:val="24"/>
              </w:rPr>
              <w:t>%   maksymalnej ilości punktów.</w:t>
            </w:r>
          </w:p>
          <w:p w14:paraId="5A9C46B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423A681B" w:rsidR="0085747A" w:rsidRPr="00B169DF" w:rsidRDefault="00A6666B" w:rsidP="00A666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577348" w14:textId="24D2E6B4" w:rsidR="00C61DC5" w:rsidRPr="00B169DF" w:rsidRDefault="00AC2CDC" w:rsidP="00A666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DAC705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5E8DD4" w14:textId="49E950D2" w:rsidR="00C61DC5" w:rsidRPr="00B169DF" w:rsidRDefault="00AC2CDC" w:rsidP="00A666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16CE626E" w:rsidR="0085747A" w:rsidRPr="00B169DF" w:rsidRDefault="00AC2CDC" w:rsidP="00A666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55B8BA76" w:rsidR="0085747A" w:rsidRPr="00B169DF" w:rsidRDefault="00A6666B" w:rsidP="00A666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300A728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D63C7D3" w14:textId="0C497967" w:rsidR="00FF1E15" w:rsidRDefault="00FF1E15" w:rsidP="00FF1E15">
            <w:pPr>
              <w:pStyle w:val="Punktygwne"/>
              <w:numPr>
                <w:ilvl w:val="0"/>
                <w:numId w:val="5"/>
              </w:numPr>
              <w:spacing w:before="4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Wrotek W., </w:t>
            </w:r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>VBA dla Excela 2021 i 365 PL. 234 praktyczne przykłady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Helion, Gliwice 2022</w:t>
            </w:r>
          </w:p>
          <w:p w14:paraId="49B6192E" w14:textId="15F2E640" w:rsidR="00EC7874" w:rsidRDefault="00EC7874" w:rsidP="00EC7874">
            <w:pPr>
              <w:pStyle w:val="Punktygwne"/>
              <w:numPr>
                <w:ilvl w:val="0"/>
                <w:numId w:val="5"/>
              </w:numPr>
              <w:spacing w:before="4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874">
              <w:rPr>
                <w:rFonts w:ascii="Corbel" w:hAnsi="Corbel"/>
                <w:b w:val="0"/>
                <w:smallCaps w:val="0"/>
                <w:szCs w:val="24"/>
              </w:rPr>
              <w:t xml:space="preserve">Jackson M., </w:t>
            </w:r>
            <w:proofErr w:type="spellStart"/>
            <w:r w:rsidRPr="00EC7874">
              <w:rPr>
                <w:rFonts w:ascii="Corbel" w:hAnsi="Corbel"/>
                <w:b w:val="0"/>
                <w:smallCaps w:val="0"/>
                <w:szCs w:val="24"/>
              </w:rPr>
              <w:t>Staunton</w:t>
            </w:r>
            <w:proofErr w:type="spellEnd"/>
            <w:r w:rsidRPr="00EC7874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EC7874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Zaawansowane modele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finansowe z </w:t>
            </w:r>
            <w:r w:rsidRPr="00EC7874">
              <w:rPr>
                <w:rFonts w:ascii="Corbel" w:hAnsi="Corbel"/>
                <w:b w:val="0"/>
                <w:i/>
                <w:smallCaps w:val="0"/>
                <w:szCs w:val="24"/>
              </w:rPr>
              <w:t>wykorzystaniem Excela i VBA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Helion, Gliwice 2004</w:t>
            </w:r>
          </w:p>
          <w:p w14:paraId="21958B7D" w14:textId="43B9176F" w:rsidR="009A5593" w:rsidRDefault="009A5593" w:rsidP="000357BB">
            <w:pPr>
              <w:pStyle w:val="Punktygwne"/>
              <w:numPr>
                <w:ilvl w:val="0"/>
                <w:numId w:val="5"/>
              </w:numPr>
              <w:spacing w:before="40" w:after="0"/>
              <w:ind w:left="1060" w:hanging="703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Nakamura</w:t>
            </w:r>
            <w:r w:rsidRPr="009A559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9A5593">
              <w:rPr>
                <w:rFonts w:ascii="Corbel" w:hAnsi="Corbel"/>
                <w:b w:val="0"/>
                <w:smallCaps w:val="0"/>
                <w:szCs w:val="24"/>
              </w:rPr>
              <w:t xml:space="preserve">., </w:t>
            </w:r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GNU </w:t>
            </w:r>
            <w:proofErr w:type="spellStart"/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>Octave</w:t>
            </w:r>
            <w:proofErr w:type="spellEnd"/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proofErr w:type="spellStart"/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>Primer</w:t>
            </w:r>
            <w:proofErr w:type="spellEnd"/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for </w:t>
            </w:r>
            <w:proofErr w:type="spellStart"/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>Beginners</w:t>
            </w:r>
            <w:proofErr w:type="spellEnd"/>
            <w:r w:rsidRPr="009A559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9A5593">
              <w:rPr>
                <w:rFonts w:ascii="Corbel" w:hAnsi="Corbel"/>
                <w:b w:val="0"/>
                <w:smallCaps w:val="0"/>
                <w:szCs w:val="24"/>
              </w:rPr>
              <w:t>Createspace</w:t>
            </w:r>
            <w:proofErr w:type="spellEnd"/>
            <w:r w:rsidRPr="009A5593">
              <w:rPr>
                <w:rFonts w:ascii="Corbel" w:hAnsi="Corbel"/>
                <w:b w:val="0"/>
                <w:smallCaps w:val="0"/>
                <w:szCs w:val="24"/>
              </w:rPr>
              <w:t xml:space="preserve"> Independent Publishing Platform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9A5593">
              <w:rPr>
                <w:rFonts w:ascii="Corbel" w:hAnsi="Corbel"/>
                <w:b w:val="0"/>
                <w:smallCaps w:val="0"/>
                <w:szCs w:val="24"/>
              </w:rPr>
              <w:t xml:space="preserve"> 201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9A559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B6E4F28" w14:textId="3D66BB26" w:rsidR="009A5593" w:rsidRPr="009A5593" w:rsidRDefault="009A5593" w:rsidP="000357BB">
            <w:pPr>
              <w:pStyle w:val="Punktygwne"/>
              <w:numPr>
                <w:ilvl w:val="0"/>
                <w:numId w:val="5"/>
              </w:numPr>
              <w:spacing w:before="40" w:after="0"/>
              <w:ind w:left="1060" w:hanging="703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A5593">
              <w:rPr>
                <w:rFonts w:ascii="Corbel" w:hAnsi="Corbel"/>
                <w:b w:val="0"/>
                <w:smallCaps w:val="0"/>
                <w:szCs w:val="24"/>
              </w:rPr>
              <w:t>Chandu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S.,</w:t>
            </w:r>
            <w:r w:rsidRPr="000357B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9A5593">
              <w:rPr>
                <w:rFonts w:ascii="Corbel" w:hAnsi="Corbel"/>
                <w:b w:val="0"/>
                <w:smallCaps w:val="0"/>
                <w:szCs w:val="24"/>
              </w:rPr>
              <w:t>Pajankar</w:t>
            </w:r>
            <w:proofErr w:type="spellEnd"/>
            <w:r w:rsidR="0057133E">
              <w:rPr>
                <w:rFonts w:ascii="Corbel" w:hAnsi="Corbel"/>
                <w:b w:val="0"/>
                <w:smallCaps w:val="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GNU </w:t>
            </w:r>
            <w:proofErr w:type="spellStart"/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>Octave</w:t>
            </w:r>
            <w:proofErr w:type="spellEnd"/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by </w:t>
            </w:r>
            <w:proofErr w:type="spellStart"/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>Example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9A5593">
              <w:rPr>
                <w:rFonts w:ascii="Corbel" w:hAnsi="Corbel"/>
                <w:b w:val="0"/>
                <w:smallCaps w:val="0"/>
                <w:szCs w:val="24"/>
              </w:rPr>
              <w:t>APress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D100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2020</w:t>
            </w:r>
          </w:p>
          <w:p w14:paraId="689D3120" w14:textId="4DD90095" w:rsidR="009A5593" w:rsidRPr="00B169DF" w:rsidRDefault="009A55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392A422C" w14:textId="6E29ACEA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B18A215" w14:textId="28799A5B" w:rsidR="000357BB" w:rsidRPr="00C175BC" w:rsidRDefault="000357BB" w:rsidP="00B02872">
            <w:pPr>
              <w:pStyle w:val="Punktygwne"/>
              <w:numPr>
                <w:ilvl w:val="0"/>
                <w:numId w:val="6"/>
              </w:numPr>
              <w:spacing w:before="40" w:after="0"/>
              <w:ind w:left="1060" w:hanging="703"/>
              <w:rPr>
                <w:rFonts w:ascii="Corbel" w:hAnsi="Corbel"/>
                <w:b w:val="0"/>
                <w:smallCaps w:val="0"/>
                <w:szCs w:val="24"/>
              </w:rPr>
            </w:pPr>
            <w:r w:rsidRPr="00C175BC">
              <w:rPr>
                <w:rFonts w:ascii="Corbel" w:hAnsi="Corbel"/>
                <w:b w:val="0"/>
                <w:smallCaps w:val="0"/>
                <w:szCs w:val="24"/>
              </w:rPr>
              <w:t xml:space="preserve">Wróblewski P., </w:t>
            </w:r>
            <w:r w:rsidRPr="00C175BC">
              <w:rPr>
                <w:rFonts w:ascii="Corbel" w:hAnsi="Corbel"/>
                <w:b w:val="0"/>
                <w:i/>
                <w:smallCaps w:val="0"/>
                <w:szCs w:val="24"/>
              </w:rPr>
              <w:t>Algorytmy, struktury danych i techniki programowania. Wydanie VI</w:t>
            </w:r>
            <w:r w:rsidRPr="00C175BC">
              <w:rPr>
                <w:rFonts w:ascii="Corbel" w:hAnsi="Corbel"/>
                <w:b w:val="0"/>
                <w:smallCaps w:val="0"/>
                <w:szCs w:val="24"/>
              </w:rPr>
              <w:t xml:space="preserve">, Helion, </w:t>
            </w:r>
            <w:r w:rsidR="00ED1001">
              <w:rPr>
                <w:rFonts w:ascii="Corbel" w:hAnsi="Corbel"/>
                <w:b w:val="0"/>
                <w:smallCaps w:val="0"/>
                <w:szCs w:val="24"/>
              </w:rPr>
              <w:t>Gliwice</w:t>
            </w:r>
            <w:r w:rsidRPr="00C175BC">
              <w:rPr>
                <w:rFonts w:ascii="Corbel" w:hAnsi="Corbel"/>
                <w:b w:val="0"/>
                <w:smallCaps w:val="0"/>
                <w:szCs w:val="24"/>
              </w:rPr>
              <w:t xml:space="preserve"> 2019</w:t>
            </w:r>
          </w:p>
          <w:p w14:paraId="467C4CCC" w14:textId="77777777" w:rsidR="00ED1001" w:rsidRDefault="00EC7874" w:rsidP="00B02872">
            <w:pPr>
              <w:pStyle w:val="Punktygwne"/>
              <w:numPr>
                <w:ilvl w:val="0"/>
                <w:numId w:val="6"/>
              </w:numPr>
              <w:spacing w:before="4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5BC">
              <w:rPr>
                <w:rFonts w:ascii="Corbel" w:hAnsi="Corbel"/>
                <w:b w:val="0"/>
                <w:smallCaps w:val="0"/>
                <w:szCs w:val="24"/>
              </w:rPr>
              <w:t xml:space="preserve">Szura P., </w:t>
            </w:r>
            <w:r w:rsidRPr="00C175BC">
              <w:rPr>
                <w:rFonts w:ascii="Corbel" w:hAnsi="Corbel"/>
                <w:b w:val="0"/>
                <w:i/>
                <w:smallCaps w:val="0"/>
                <w:szCs w:val="24"/>
              </w:rPr>
              <w:t>Wprowadzenie do VBA w przykładach</w:t>
            </w:r>
            <w:r w:rsidRPr="00C175BC">
              <w:rPr>
                <w:rFonts w:ascii="Corbel" w:hAnsi="Corbel"/>
                <w:b w:val="0"/>
                <w:smallCaps w:val="0"/>
                <w:szCs w:val="24"/>
              </w:rPr>
              <w:t xml:space="preserve"> [w] </w:t>
            </w:r>
            <w:r w:rsidRPr="00C175BC">
              <w:rPr>
                <w:rFonts w:ascii="Corbel" w:hAnsi="Corbel"/>
                <w:b w:val="0"/>
                <w:i/>
                <w:smallCaps w:val="0"/>
                <w:szCs w:val="24"/>
              </w:rPr>
              <w:t>Wykorzystanie narzędzi informatycznych w naukach ekonomicznych. Przykłady i zadania</w:t>
            </w:r>
            <w:r w:rsidRPr="00C175BC">
              <w:rPr>
                <w:rFonts w:ascii="Corbel" w:hAnsi="Corbel"/>
                <w:b w:val="0"/>
                <w:smallCaps w:val="0"/>
                <w:szCs w:val="24"/>
              </w:rPr>
              <w:t xml:space="preserve">, red. C. F. </w:t>
            </w:r>
            <w:proofErr w:type="spellStart"/>
            <w:r w:rsidRPr="00C175BC">
              <w:rPr>
                <w:rFonts w:ascii="Corbel" w:hAnsi="Corbel"/>
                <w:b w:val="0"/>
                <w:smallCaps w:val="0"/>
                <w:szCs w:val="24"/>
              </w:rPr>
              <w:t>Halls</w:t>
            </w:r>
            <w:proofErr w:type="spellEnd"/>
            <w:r w:rsidRPr="00C175BC">
              <w:rPr>
                <w:rFonts w:ascii="Corbel" w:hAnsi="Corbel"/>
                <w:b w:val="0"/>
                <w:smallCaps w:val="0"/>
                <w:szCs w:val="24"/>
              </w:rPr>
              <w:t xml:space="preserve">, Wydawnictwo </w:t>
            </w:r>
            <w:proofErr w:type="spellStart"/>
            <w:r w:rsidRPr="00C175BC">
              <w:rPr>
                <w:rFonts w:ascii="Corbel" w:hAnsi="Corbel"/>
                <w:b w:val="0"/>
                <w:smallCaps w:val="0"/>
                <w:szCs w:val="24"/>
              </w:rPr>
              <w:t>URz</w:t>
            </w:r>
            <w:proofErr w:type="spellEnd"/>
            <w:r w:rsidRPr="00C175BC">
              <w:rPr>
                <w:rFonts w:ascii="Corbel" w:hAnsi="Corbel"/>
                <w:b w:val="0"/>
                <w:smallCaps w:val="0"/>
                <w:szCs w:val="24"/>
              </w:rPr>
              <w:t>, Rzeszów 2007</w:t>
            </w:r>
            <w:r w:rsidR="00ED100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14FF1DD" w14:textId="29268609" w:rsidR="00940A71" w:rsidRPr="00B169DF" w:rsidRDefault="00B02872" w:rsidP="0057133E">
            <w:pPr>
              <w:pStyle w:val="Punktygwne"/>
              <w:numPr>
                <w:ilvl w:val="0"/>
                <w:numId w:val="6"/>
              </w:numPr>
              <w:spacing w:before="4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Sengeputa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C.,</w:t>
            </w:r>
            <w:r>
              <w:t xml:space="preserve"> </w:t>
            </w:r>
            <w:r w:rsidRPr="00B0287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Financial Analysis and </w:t>
            </w:r>
            <w:proofErr w:type="spellStart"/>
            <w:r w:rsidRPr="00B02872">
              <w:rPr>
                <w:rFonts w:ascii="Corbel" w:hAnsi="Corbel"/>
                <w:b w:val="0"/>
                <w:i/>
                <w:smallCaps w:val="0"/>
                <w:szCs w:val="24"/>
              </w:rPr>
              <w:t>Modeling</w:t>
            </w:r>
            <w:proofErr w:type="spellEnd"/>
            <w:r w:rsidRPr="00B0287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Using Excel and VBA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2nd ed.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JohnWiley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&amp; Sons Inc., 2009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2B567" w14:textId="77777777" w:rsidR="00CD7FDA" w:rsidRDefault="00CD7FDA" w:rsidP="00C16ABF">
      <w:pPr>
        <w:spacing w:after="0" w:line="240" w:lineRule="auto"/>
      </w:pPr>
      <w:r>
        <w:separator/>
      </w:r>
    </w:p>
  </w:endnote>
  <w:endnote w:type="continuationSeparator" w:id="0">
    <w:p w14:paraId="598BA33B" w14:textId="77777777" w:rsidR="00CD7FDA" w:rsidRDefault="00CD7FD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E30D9" w14:textId="77777777" w:rsidR="00CD7FDA" w:rsidRDefault="00CD7FDA" w:rsidP="00C16ABF">
      <w:pPr>
        <w:spacing w:after="0" w:line="240" w:lineRule="auto"/>
      </w:pPr>
      <w:r>
        <w:separator/>
      </w:r>
    </w:p>
  </w:footnote>
  <w:footnote w:type="continuationSeparator" w:id="0">
    <w:p w14:paraId="55311B29" w14:textId="77777777" w:rsidR="00CD7FDA" w:rsidRDefault="00CD7FDA" w:rsidP="00C16ABF">
      <w:pPr>
        <w:spacing w:after="0" w:line="240" w:lineRule="auto"/>
      </w:pPr>
      <w:r>
        <w:continuationSeparator/>
      </w:r>
    </w:p>
  </w:footnote>
  <w:footnote w:id="1">
    <w:p w14:paraId="6EC35169" w14:textId="77777777" w:rsidR="00FF58CF" w:rsidRDefault="00FF58C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03487"/>
    <w:multiLevelType w:val="hybridMultilevel"/>
    <w:tmpl w:val="A71A2DA8"/>
    <w:lvl w:ilvl="0" w:tplc="5EA08C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EC44F17"/>
    <w:multiLevelType w:val="hybridMultilevel"/>
    <w:tmpl w:val="A71A2DA8"/>
    <w:lvl w:ilvl="0" w:tplc="5EA08C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A7FB3"/>
    <w:multiLevelType w:val="hybridMultilevel"/>
    <w:tmpl w:val="A71A2DA8"/>
    <w:lvl w:ilvl="0" w:tplc="5EA08C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B83182"/>
    <w:multiLevelType w:val="hybridMultilevel"/>
    <w:tmpl w:val="EF6A34F2"/>
    <w:lvl w:ilvl="0" w:tplc="5EA08C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2"/>
    <w:lvlOverride w:ilvl="0">
      <w:lvl w:ilvl="0" w:tplc="5EA08C6C">
        <w:start w:val="1"/>
        <w:numFmt w:val="decimal"/>
        <w:lvlText w:val="%1."/>
        <w:lvlJc w:val="left"/>
        <w:pPr>
          <w:ind w:left="1065" w:hanging="705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4E49"/>
    <w:rsid w:val="000077B4"/>
    <w:rsid w:val="00015B8F"/>
    <w:rsid w:val="000172A5"/>
    <w:rsid w:val="00022ECE"/>
    <w:rsid w:val="000357BB"/>
    <w:rsid w:val="00042A51"/>
    <w:rsid w:val="00042D2E"/>
    <w:rsid w:val="00044C82"/>
    <w:rsid w:val="0006323D"/>
    <w:rsid w:val="00070ED6"/>
    <w:rsid w:val="000742DC"/>
    <w:rsid w:val="00080195"/>
    <w:rsid w:val="00084C12"/>
    <w:rsid w:val="00090ACA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965A0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0F68"/>
    <w:rsid w:val="00281FF2"/>
    <w:rsid w:val="002857DE"/>
    <w:rsid w:val="00291567"/>
    <w:rsid w:val="002A22BF"/>
    <w:rsid w:val="002A2389"/>
    <w:rsid w:val="002A671D"/>
    <w:rsid w:val="002B466D"/>
    <w:rsid w:val="002B4D55"/>
    <w:rsid w:val="002B5EA0"/>
    <w:rsid w:val="002B6119"/>
    <w:rsid w:val="002C1F06"/>
    <w:rsid w:val="002C586A"/>
    <w:rsid w:val="002D3375"/>
    <w:rsid w:val="002D73D4"/>
    <w:rsid w:val="002E371A"/>
    <w:rsid w:val="002F02A3"/>
    <w:rsid w:val="002F4ABE"/>
    <w:rsid w:val="003018BA"/>
    <w:rsid w:val="0030395F"/>
    <w:rsid w:val="00305C92"/>
    <w:rsid w:val="003074A6"/>
    <w:rsid w:val="003151C5"/>
    <w:rsid w:val="003343CF"/>
    <w:rsid w:val="00336B5F"/>
    <w:rsid w:val="00346FE9"/>
    <w:rsid w:val="0034759A"/>
    <w:rsid w:val="003503F6"/>
    <w:rsid w:val="003530DD"/>
    <w:rsid w:val="00363F78"/>
    <w:rsid w:val="00365B25"/>
    <w:rsid w:val="003A0A5B"/>
    <w:rsid w:val="003A1176"/>
    <w:rsid w:val="003B00FA"/>
    <w:rsid w:val="003B28C7"/>
    <w:rsid w:val="003C0BAE"/>
    <w:rsid w:val="003C51C3"/>
    <w:rsid w:val="003D18A9"/>
    <w:rsid w:val="003D6CE2"/>
    <w:rsid w:val="003E1941"/>
    <w:rsid w:val="003E2FE6"/>
    <w:rsid w:val="003E49D5"/>
    <w:rsid w:val="003F205D"/>
    <w:rsid w:val="003F38C0"/>
    <w:rsid w:val="004112A3"/>
    <w:rsid w:val="00414E3C"/>
    <w:rsid w:val="0042244A"/>
    <w:rsid w:val="0042745A"/>
    <w:rsid w:val="00431D5C"/>
    <w:rsid w:val="004362C6"/>
    <w:rsid w:val="00437FA2"/>
    <w:rsid w:val="00445970"/>
    <w:rsid w:val="0045324A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1ACB"/>
    <w:rsid w:val="0050496F"/>
    <w:rsid w:val="005103B4"/>
    <w:rsid w:val="00511744"/>
    <w:rsid w:val="00513B6F"/>
    <w:rsid w:val="00517C63"/>
    <w:rsid w:val="00525D40"/>
    <w:rsid w:val="005363C4"/>
    <w:rsid w:val="00536BDE"/>
    <w:rsid w:val="00543ACC"/>
    <w:rsid w:val="0056696D"/>
    <w:rsid w:val="0057133E"/>
    <w:rsid w:val="0059484D"/>
    <w:rsid w:val="00595B8E"/>
    <w:rsid w:val="005A0855"/>
    <w:rsid w:val="005A3196"/>
    <w:rsid w:val="005C080F"/>
    <w:rsid w:val="005C4650"/>
    <w:rsid w:val="005C55E5"/>
    <w:rsid w:val="005C696A"/>
    <w:rsid w:val="005E2BBD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935"/>
    <w:rsid w:val="00675843"/>
    <w:rsid w:val="00695644"/>
    <w:rsid w:val="00696477"/>
    <w:rsid w:val="006C5BE8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A7B"/>
    <w:rsid w:val="007327BD"/>
    <w:rsid w:val="00734608"/>
    <w:rsid w:val="00744ED9"/>
    <w:rsid w:val="00745302"/>
    <w:rsid w:val="007461D6"/>
    <w:rsid w:val="00746EC8"/>
    <w:rsid w:val="00761AE2"/>
    <w:rsid w:val="00763BF1"/>
    <w:rsid w:val="00766FD4"/>
    <w:rsid w:val="00774293"/>
    <w:rsid w:val="0078168C"/>
    <w:rsid w:val="00781916"/>
    <w:rsid w:val="00787C2A"/>
    <w:rsid w:val="00790E27"/>
    <w:rsid w:val="007934E9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7BF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481"/>
    <w:rsid w:val="008F12C9"/>
    <w:rsid w:val="008F38BC"/>
    <w:rsid w:val="008F6E29"/>
    <w:rsid w:val="00916188"/>
    <w:rsid w:val="00923D7D"/>
    <w:rsid w:val="00924233"/>
    <w:rsid w:val="00940A71"/>
    <w:rsid w:val="009508DF"/>
    <w:rsid w:val="00950DAC"/>
    <w:rsid w:val="00954A07"/>
    <w:rsid w:val="00995DAF"/>
    <w:rsid w:val="00997F14"/>
    <w:rsid w:val="009A5593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0568"/>
    <w:rsid w:val="00A43BF6"/>
    <w:rsid w:val="00A53FA5"/>
    <w:rsid w:val="00A54817"/>
    <w:rsid w:val="00A601C8"/>
    <w:rsid w:val="00A60799"/>
    <w:rsid w:val="00A6666B"/>
    <w:rsid w:val="00A8192B"/>
    <w:rsid w:val="00A84C85"/>
    <w:rsid w:val="00A97DE1"/>
    <w:rsid w:val="00AA2CB4"/>
    <w:rsid w:val="00AB053C"/>
    <w:rsid w:val="00AC2CDC"/>
    <w:rsid w:val="00AD1146"/>
    <w:rsid w:val="00AD27D3"/>
    <w:rsid w:val="00AD66D6"/>
    <w:rsid w:val="00AE1160"/>
    <w:rsid w:val="00AE203C"/>
    <w:rsid w:val="00AE2E74"/>
    <w:rsid w:val="00AE4658"/>
    <w:rsid w:val="00AE57A3"/>
    <w:rsid w:val="00AE5FCB"/>
    <w:rsid w:val="00AF2C1E"/>
    <w:rsid w:val="00B02872"/>
    <w:rsid w:val="00B06142"/>
    <w:rsid w:val="00B135B1"/>
    <w:rsid w:val="00B1435F"/>
    <w:rsid w:val="00B169DF"/>
    <w:rsid w:val="00B3130B"/>
    <w:rsid w:val="00B3769C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F15"/>
    <w:rsid w:val="00BB520A"/>
    <w:rsid w:val="00BC4FE5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5BC"/>
    <w:rsid w:val="00C26CB7"/>
    <w:rsid w:val="00C324C1"/>
    <w:rsid w:val="00C330E9"/>
    <w:rsid w:val="00C36992"/>
    <w:rsid w:val="00C56036"/>
    <w:rsid w:val="00C61DC5"/>
    <w:rsid w:val="00C67E92"/>
    <w:rsid w:val="00C70A26"/>
    <w:rsid w:val="00C766DF"/>
    <w:rsid w:val="00C81CFB"/>
    <w:rsid w:val="00C86DB2"/>
    <w:rsid w:val="00C94B98"/>
    <w:rsid w:val="00CA2B96"/>
    <w:rsid w:val="00CA5089"/>
    <w:rsid w:val="00CD6897"/>
    <w:rsid w:val="00CD7FDA"/>
    <w:rsid w:val="00CE5BAC"/>
    <w:rsid w:val="00CF25BE"/>
    <w:rsid w:val="00CF379E"/>
    <w:rsid w:val="00CF78ED"/>
    <w:rsid w:val="00D02B25"/>
    <w:rsid w:val="00D02D40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52E8"/>
    <w:rsid w:val="00DD1FAB"/>
    <w:rsid w:val="00DD43E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C7874"/>
    <w:rsid w:val="00ED03AB"/>
    <w:rsid w:val="00ED1001"/>
    <w:rsid w:val="00ED32D2"/>
    <w:rsid w:val="00EE32DE"/>
    <w:rsid w:val="00EE5457"/>
    <w:rsid w:val="00F070AB"/>
    <w:rsid w:val="00F17567"/>
    <w:rsid w:val="00F27A7B"/>
    <w:rsid w:val="00F526AF"/>
    <w:rsid w:val="00F52BD6"/>
    <w:rsid w:val="00F617C3"/>
    <w:rsid w:val="00F61A26"/>
    <w:rsid w:val="00F7066B"/>
    <w:rsid w:val="00F83B28"/>
    <w:rsid w:val="00F93FBC"/>
    <w:rsid w:val="00F974DA"/>
    <w:rsid w:val="00FA46E5"/>
    <w:rsid w:val="00FB7DBA"/>
    <w:rsid w:val="00FC1C25"/>
    <w:rsid w:val="00FC3F45"/>
    <w:rsid w:val="00FD503F"/>
    <w:rsid w:val="00FD7589"/>
    <w:rsid w:val="00FE2286"/>
    <w:rsid w:val="00FF016A"/>
    <w:rsid w:val="00FF1401"/>
    <w:rsid w:val="00FF1E15"/>
    <w:rsid w:val="00FF58CF"/>
    <w:rsid w:val="00FF5BC9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5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5DD30-6C86-4133-88B8-BBFC84F0E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621</TotalTime>
  <Pages>5</Pages>
  <Words>1253</Words>
  <Characters>7523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26</cp:revision>
  <cp:lastPrinted>2019-02-06T12:12:00Z</cp:lastPrinted>
  <dcterms:created xsi:type="dcterms:W3CDTF">2025-07-10T21:12:00Z</dcterms:created>
  <dcterms:modified xsi:type="dcterms:W3CDTF">2025-07-11T20:38:00Z</dcterms:modified>
</cp:coreProperties>
</file>